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7B688" w14:textId="142E3852" w:rsidR="00C77263" w:rsidRPr="00BB178A" w:rsidRDefault="00C77263" w:rsidP="003375E5">
      <w:pPr>
        <w:pStyle w:val="CRCoverPage"/>
        <w:tabs>
          <w:tab w:val="right" w:pos="9639"/>
        </w:tabs>
        <w:spacing w:after="0"/>
        <w:rPr>
          <w:b/>
          <w:i/>
          <w:noProof/>
          <w:sz w:val="28"/>
        </w:rPr>
      </w:pPr>
      <w:r w:rsidRPr="00BB178A">
        <w:rPr>
          <w:rFonts w:eastAsia="SimSun"/>
          <w:b/>
          <w:bCs/>
          <w:sz w:val="24"/>
        </w:rPr>
        <w:t xml:space="preserve">3GPP TSG-RAN </w:t>
      </w:r>
      <w:r w:rsidRPr="00BB178A">
        <w:rPr>
          <w:rFonts w:eastAsia="SimSun"/>
          <w:b/>
          <w:sz w:val="24"/>
        </w:rPr>
        <w:t>WG4 Meeting #110bis</w:t>
      </w:r>
      <w:r w:rsidRPr="00BB178A">
        <w:rPr>
          <w:b/>
          <w:i/>
          <w:noProof/>
          <w:sz w:val="28"/>
        </w:rPr>
        <w:tab/>
      </w:r>
      <w:r w:rsidR="00600531" w:rsidRPr="00600531">
        <w:rPr>
          <w:b/>
          <w:i/>
          <w:noProof/>
          <w:sz w:val="28"/>
        </w:rPr>
        <w:t>R4-2406462</w:t>
      </w:r>
    </w:p>
    <w:p w14:paraId="54024B28" w14:textId="77777777" w:rsidR="00C77263" w:rsidRPr="00BB178A" w:rsidRDefault="00582D0E" w:rsidP="00C77263">
      <w:pPr>
        <w:widowControl w:val="0"/>
        <w:tabs>
          <w:tab w:val="right" w:pos="9639"/>
        </w:tabs>
        <w:overflowPunct w:val="0"/>
        <w:autoSpaceDE w:val="0"/>
        <w:autoSpaceDN w:val="0"/>
        <w:adjustRightInd w:val="0"/>
        <w:spacing w:after="0"/>
        <w:textAlignment w:val="baseline"/>
        <w:rPr>
          <w:b/>
          <w:noProof/>
          <w:sz w:val="24"/>
        </w:rPr>
      </w:pPr>
      <w:fldSimple w:instr=" DOCPROPERTY  Location  \* MERGEFORMAT ">
        <w:r w:rsidR="00C77263" w:rsidRPr="00BB178A">
          <w:rPr>
            <w:b/>
            <w:noProof/>
            <w:sz w:val="24"/>
          </w:rPr>
          <w:t xml:space="preserve"> </w:t>
        </w:r>
        <w:r w:rsidR="00C77263" w:rsidRPr="00BB178A">
          <w:rPr>
            <w:rFonts w:ascii="Arial" w:eastAsia="SimSun" w:hAnsi="Arial"/>
            <w:b/>
            <w:sz w:val="24"/>
          </w:rPr>
          <w:t>Changsha, China, April 15-19,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7263" w:rsidRPr="00BB178A" w14:paraId="45897F81" w14:textId="77777777" w:rsidTr="003375E5">
        <w:tc>
          <w:tcPr>
            <w:tcW w:w="9641" w:type="dxa"/>
            <w:gridSpan w:val="9"/>
            <w:tcBorders>
              <w:top w:val="single" w:sz="4" w:space="0" w:color="auto"/>
              <w:left w:val="single" w:sz="4" w:space="0" w:color="auto"/>
              <w:right w:val="single" w:sz="4" w:space="0" w:color="auto"/>
            </w:tcBorders>
          </w:tcPr>
          <w:p w14:paraId="63516B2D" w14:textId="77777777" w:rsidR="00C77263" w:rsidRPr="00BB178A" w:rsidRDefault="00C77263" w:rsidP="003375E5">
            <w:pPr>
              <w:pStyle w:val="CRCoverPage"/>
              <w:spacing w:after="0"/>
              <w:jc w:val="right"/>
              <w:rPr>
                <w:i/>
                <w:noProof/>
              </w:rPr>
            </w:pPr>
            <w:r w:rsidRPr="00BB178A">
              <w:rPr>
                <w:i/>
                <w:noProof/>
                <w:sz w:val="14"/>
              </w:rPr>
              <w:t>CR-Form-v12.3</w:t>
            </w:r>
          </w:p>
        </w:tc>
      </w:tr>
      <w:tr w:rsidR="00C77263" w:rsidRPr="00BB178A" w14:paraId="19197B6D" w14:textId="77777777" w:rsidTr="003375E5">
        <w:tc>
          <w:tcPr>
            <w:tcW w:w="9641" w:type="dxa"/>
            <w:gridSpan w:val="9"/>
            <w:tcBorders>
              <w:left w:val="single" w:sz="4" w:space="0" w:color="auto"/>
              <w:right w:val="single" w:sz="4" w:space="0" w:color="auto"/>
            </w:tcBorders>
          </w:tcPr>
          <w:p w14:paraId="46ED4FC1" w14:textId="77777777" w:rsidR="00C77263" w:rsidRPr="00BB178A" w:rsidRDefault="00C77263" w:rsidP="003375E5">
            <w:pPr>
              <w:pStyle w:val="CRCoverPage"/>
              <w:spacing w:after="0"/>
              <w:jc w:val="center"/>
              <w:rPr>
                <w:noProof/>
              </w:rPr>
            </w:pPr>
            <w:r w:rsidRPr="00BB178A">
              <w:rPr>
                <w:b/>
                <w:noProof/>
                <w:sz w:val="32"/>
              </w:rPr>
              <w:t>CHANGE REQUEST</w:t>
            </w:r>
          </w:p>
        </w:tc>
      </w:tr>
      <w:tr w:rsidR="00C77263" w:rsidRPr="00BB178A" w14:paraId="12404ED9" w14:textId="77777777" w:rsidTr="003375E5">
        <w:tc>
          <w:tcPr>
            <w:tcW w:w="9641" w:type="dxa"/>
            <w:gridSpan w:val="9"/>
            <w:tcBorders>
              <w:left w:val="single" w:sz="4" w:space="0" w:color="auto"/>
              <w:right w:val="single" w:sz="4" w:space="0" w:color="auto"/>
            </w:tcBorders>
          </w:tcPr>
          <w:p w14:paraId="01A0D60D" w14:textId="77777777" w:rsidR="00C77263" w:rsidRPr="00BB178A" w:rsidRDefault="00C77263" w:rsidP="003375E5">
            <w:pPr>
              <w:pStyle w:val="CRCoverPage"/>
              <w:spacing w:after="0"/>
              <w:rPr>
                <w:noProof/>
                <w:sz w:val="8"/>
                <w:szCs w:val="8"/>
              </w:rPr>
            </w:pPr>
          </w:p>
        </w:tc>
      </w:tr>
      <w:tr w:rsidR="00C77263" w:rsidRPr="00BB178A" w14:paraId="7D72A981" w14:textId="77777777" w:rsidTr="003375E5">
        <w:tc>
          <w:tcPr>
            <w:tcW w:w="142" w:type="dxa"/>
            <w:tcBorders>
              <w:left w:val="single" w:sz="4" w:space="0" w:color="auto"/>
            </w:tcBorders>
          </w:tcPr>
          <w:p w14:paraId="481D8F0F" w14:textId="77777777" w:rsidR="00C77263" w:rsidRPr="00BB178A" w:rsidRDefault="00C77263" w:rsidP="003375E5">
            <w:pPr>
              <w:pStyle w:val="CRCoverPage"/>
              <w:spacing w:after="0"/>
              <w:jc w:val="right"/>
              <w:rPr>
                <w:noProof/>
              </w:rPr>
            </w:pPr>
          </w:p>
        </w:tc>
        <w:tc>
          <w:tcPr>
            <w:tcW w:w="1559" w:type="dxa"/>
            <w:shd w:val="pct30" w:color="FFFF00" w:fill="auto"/>
          </w:tcPr>
          <w:p w14:paraId="31060895" w14:textId="48121FCF" w:rsidR="00C77263" w:rsidRPr="00BB178A" w:rsidRDefault="00582D0E" w:rsidP="003375E5">
            <w:pPr>
              <w:pStyle w:val="CRCoverPage"/>
              <w:spacing w:after="0"/>
              <w:jc w:val="right"/>
              <w:rPr>
                <w:b/>
                <w:noProof/>
                <w:sz w:val="28"/>
              </w:rPr>
            </w:pPr>
            <w:fldSimple w:instr=" DOCPROPERTY  Spec#  \* MERGEFORMAT ">
              <w:r w:rsidR="00C77263" w:rsidRPr="00BB178A">
                <w:rPr>
                  <w:b/>
                  <w:noProof/>
                  <w:sz w:val="28"/>
                </w:rPr>
                <w:t>38.133</w:t>
              </w:r>
            </w:fldSimple>
          </w:p>
        </w:tc>
        <w:tc>
          <w:tcPr>
            <w:tcW w:w="709" w:type="dxa"/>
          </w:tcPr>
          <w:p w14:paraId="4F83FAEB" w14:textId="77777777" w:rsidR="00C77263" w:rsidRPr="00BB178A" w:rsidRDefault="00C77263" w:rsidP="003375E5">
            <w:pPr>
              <w:pStyle w:val="CRCoverPage"/>
              <w:spacing w:after="0"/>
              <w:jc w:val="center"/>
              <w:rPr>
                <w:noProof/>
              </w:rPr>
            </w:pPr>
            <w:r w:rsidRPr="00BB178A">
              <w:rPr>
                <w:b/>
                <w:noProof/>
                <w:sz w:val="28"/>
              </w:rPr>
              <w:t>CR</w:t>
            </w:r>
          </w:p>
        </w:tc>
        <w:tc>
          <w:tcPr>
            <w:tcW w:w="1276" w:type="dxa"/>
            <w:shd w:val="pct30" w:color="FFFF00" w:fill="auto"/>
          </w:tcPr>
          <w:p w14:paraId="153DEB75" w14:textId="0D32F72A" w:rsidR="00C77263" w:rsidRPr="00BB178A" w:rsidRDefault="00582D0E" w:rsidP="003375E5">
            <w:pPr>
              <w:pStyle w:val="CRCoverPage"/>
              <w:spacing w:after="0"/>
              <w:rPr>
                <w:noProof/>
              </w:rPr>
            </w:pPr>
            <w:fldSimple w:instr=" DOCPROPERTY  Cr#  \* MERGEFORMAT ">
              <w:r w:rsidR="00C77263" w:rsidRPr="00BB178A">
                <w:rPr>
                  <w:b/>
                  <w:noProof/>
                  <w:sz w:val="28"/>
                </w:rPr>
                <w:t>DRAFT</w:t>
              </w:r>
            </w:fldSimple>
          </w:p>
        </w:tc>
        <w:tc>
          <w:tcPr>
            <w:tcW w:w="709" w:type="dxa"/>
          </w:tcPr>
          <w:p w14:paraId="037E9211" w14:textId="77777777" w:rsidR="00C77263" w:rsidRPr="00BB178A" w:rsidRDefault="00C77263" w:rsidP="003375E5">
            <w:pPr>
              <w:pStyle w:val="CRCoverPage"/>
              <w:tabs>
                <w:tab w:val="right" w:pos="625"/>
              </w:tabs>
              <w:spacing w:after="0"/>
              <w:jc w:val="center"/>
              <w:rPr>
                <w:noProof/>
              </w:rPr>
            </w:pPr>
            <w:r w:rsidRPr="00BB178A">
              <w:rPr>
                <w:b/>
                <w:bCs/>
                <w:noProof/>
                <w:sz w:val="28"/>
              </w:rPr>
              <w:t>rev</w:t>
            </w:r>
          </w:p>
        </w:tc>
        <w:tc>
          <w:tcPr>
            <w:tcW w:w="992" w:type="dxa"/>
            <w:shd w:val="pct30" w:color="FFFF00" w:fill="auto"/>
          </w:tcPr>
          <w:p w14:paraId="29B6503F" w14:textId="16EAEA3B" w:rsidR="00C77263" w:rsidRPr="00BB178A" w:rsidRDefault="00582D0E" w:rsidP="003375E5">
            <w:pPr>
              <w:pStyle w:val="CRCoverPage"/>
              <w:spacing w:after="0"/>
              <w:jc w:val="center"/>
              <w:rPr>
                <w:b/>
                <w:noProof/>
              </w:rPr>
            </w:pPr>
            <w:fldSimple w:instr=" DOCPROPERTY  Revision  \* MERGEFORMAT ">
              <w:r w:rsidR="00C77263" w:rsidRPr="00BB178A">
                <w:rPr>
                  <w:b/>
                  <w:noProof/>
                  <w:sz w:val="28"/>
                </w:rPr>
                <w:t>-</w:t>
              </w:r>
            </w:fldSimple>
          </w:p>
        </w:tc>
        <w:tc>
          <w:tcPr>
            <w:tcW w:w="2410" w:type="dxa"/>
          </w:tcPr>
          <w:p w14:paraId="523151F5" w14:textId="77777777" w:rsidR="00C77263" w:rsidRPr="00BB178A" w:rsidRDefault="00C77263" w:rsidP="003375E5">
            <w:pPr>
              <w:pStyle w:val="CRCoverPage"/>
              <w:tabs>
                <w:tab w:val="right" w:pos="1825"/>
              </w:tabs>
              <w:spacing w:after="0"/>
              <w:jc w:val="center"/>
              <w:rPr>
                <w:noProof/>
              </w:rPr>
            </w:pPr>
            <w:r w:rsidRPr="00BB178A">
              <w:rPr>
                <w:b/>
                <w:noProof/>
                <w:sz w:val="28"/>
                <w:szCs w:val="28"/>
              </w:rPr>
              <w:t>Current version:</w:t>
            </w:r>
          </w:p>
        </w:tc>
        <w:tc>
          <w:tcPr>
            <w:tcW w:w="1701" w:type="dxa"/>
            <w:shd w:val="pct30" w:color="FFFF00" w:fill="auto"/>
          </w:tcPr>
          <w:p w14:paraId="4922125F" w14:textId="0B34FB6D" w:rsidR="00C77263" w:rsidRPr="00BB178A" w:rsidRDefault="00582D0E" w:rsidP="003375E5">
            <w:pPr>
              <w:pStyle w:val="CRCoverPage"/>
              <w:spacing w:after="0"/>
              <w:jc w:val="center"/>
              <w:rPr>
                <w:noProof/>
                <w:sz w:val="28"/>
              </w:rPr>
            </w:pPr>
            <w:fldSimple w:instr=" DOCPROPERTY  Version  \* MERGEFORMAT ">
              <w:r w:rsidR="00C77263" w:rsidRPr="00BB178A">
                <w:rPr>
                  <w:b/>
                  <w:noProof/>
                  <w:sz w:val="28"/>
                </w:rPr>
                <w:t>18.4.0</w:t>
              </w:r>
            </w:fldSimple>
          </w:p>
        </w:tc>
        <w:tc>
          <w:tcPr>
            <w:tcW w:w="143" w:type="dxa"/>
            <w:tcBorders>
              <w:right w:val="single" w:sz="4" w:space="0" w:color="auto"/>
            </w:tcBorders>
          </w:tcPr>
          <w:p w14:paraId="3B27B5B5" w14:textId="77777777" w:rsidR="00C77263" w:rsidRPr="00BB178A" w:rsidRDefault="00C77263" w:rsidP="003375E5">
            <w:pPr>
              <w:pStyle w:val="CRCoverPage"/>
              <w:spacing w:after="0"/>
              <w:rPr>
                <w:noProof/>
              </w:rPr>
            </w:pPr>
          </w:p>
        </w:tc>
      </w:tr>
      <w:tr w:rsidR="00C77263" w:rsidRPr="00BB178A" w14:paraId="015CF74D" w14:textId="77777777" w:rsidTr="003375E5">
        <w:tc>
          <w:tcPr>
            <w:tcW w:w="9641" w:type="dxa"/>
            <w:gridSpan w:val="9"/>
            <w:tcBorders>
              <w:left w:val="single" w:sz="4" w:space="0" w:color="auto"/>
              <w:right w:val="single" w:sz="4" w:space="0" w:color="auto"/>
            </w:tcBorders>
          </w:tcPr>
          <w:p w14:paraId="32DDC861" w14:textId="77777777" w:rsidR="00C77263" w:rsidRPr="00BB178A" w:rsidRDefault="00C77263" w:rsidP="003375E5">
            <w:pPr>
              <w:pStyle w:val="CRCoverPage"/>
              <w:spacing w:after="0"/>
              <w:rPr>
                <w:noProof/>
              </w:rPr>
            </w:pPr>
          </w:p>
        </w:tc>
      </w:tr>
      <w:tr w:rsidR="00C77263" w:rsidRPr="00BB178A" w14:paraId="085ED072" w14:textId="77777777" w:rsidTr="003375E5">
        <w:tc>
          <w:tcPr>
            <w:tcW w:w="9641" w:type="dxa"/>
            <w:gridSpan w:val="9"/>
            <w:tcBorders>
              <w:top w:val="single" w:sz="4" w:space="0" w:color="auto"/>
            </w:tcBorders>
          </w:tcPr>
          <w:p w14:paraId="6687F214" w14:textId="77777777" w:rsidR="00C77263" w:rsidRPr="00BB178A" w:rsidRDefault="00C77263" w:rsidP="003375E5">
            <w:pPr>
              <w:pStyle w:val="CRCoverPage"/>
              <w:spacing w:after="0"/>
              <w:jc w:val="center"/>
              <w:rPr>
                <w:rFonts w:cs="Arial"/>
                <w:i/>
                <w:noProof/>
              </w:rPr>
            </w:pPr>
            <w:r w:rsidRPr="00BB178A">
              <w:rPr>
                <w:rFonts w:cs="Arial"/>
                <w:i/>
                <w:noProof/>
              </w:rPr>
              <w:t xml:space="preserve">For </w:t>
            </w:r>
            <w:hyperlink r:id="rId12" w:anchor="_blank" w:history="1">
              <w:r w:rsidRPr="00BB178A">
                <w:rPr>
                  <w:rStyle w:val="Hyperlink"/>
                  <w:rFonts w:cs="Arial"/>
                  <w:b/>
                  <w:i/>
                  <w:noProof/>
                  <w:color w:val="FF0000"/>
                </w:rPr>
                <w:t>HELP</w:t>
              </w:r>
            </w:hyperlink>
            <w:r w:rsidRPr="00BB178A">
              <w:rPr>
                <w:rFonts w:cs="Arial"/>
                <w:b/>
                <w:i/>
                <w:noProof/>
                <w:color w:val="FF0000"/>
              </w:rPr>
              <w:t xml:space="preserve"> </w:t>
            </w:r>
            <w:r w:rsidRPr="00BB178A">
              <w:rPr>
                <w:rFonts w:cs="Arial"/>
                <w:i/>
                <w:noProof/>
              </w:rPr>
              <w:t xml:space="preserve">on using this form: comprehensive instructions can be found at </w:t>
            </w:r>
            <w:r w:rsidRPr="00BB178A">
              <w:rPr>
                <w:rFonts w:cs="Arial"/>
                <w:i/>
                <w:noProof/>
              </w:rPr>
              <w:br/>
            </w:r>
            <w:hyperlink r:id="rId13" w:history="1">
              <w:r w:rsidRPr="00BB178A">
                <w:rPr>
                  <w:rStyle w:val="Hyperlink"/>
                  <w:rFonts w:cs="Arial"/>
                  <w:i/>
                  <w:noProof/>
                </w:rPr>
                <w:t>http://www.3gpp.org/Change-Requests</w:t>
              </w:r>
            </w:hyperlink>
            <w:r w:rsidRPr="00BB178A">
              <w:rPr>
                <w:rFonts w:cs="Arial"/>
                <w:i/>
                <w:noProof/>
              </w:rPr>
              <w:t>.</w:t>
            </w:r>
          </w:p>
        </w:tc>
      </w:tr>
      <w:tr w:rsidR="00C77263" w:rsidRPr="00BB178A" w14:paraId="251918D4" w14:textId="77777777" w:rsidTr="003375E5">
        <w:tc>
          <w:tcPr>
            <w:tcW w:w="9641" w:type="dxa"/>
            <w:gridSpan w:val="9"/>
          </w:tcPr>
          <w:p w14:paraId="386F68ED" w14:textId="77777777" w:rsidR="00C77263" w:rsidRPr="00BB178A" w:rsidRDefault="00C77263" w:rsidP="003375E5">
            <w:pPr>
              <w:pStyle w:val="CRCoverPage"/>
              <w:spacing w:after="0"/>
              <w:rPr>
                <w:noProof/>
                <w:sz w:val="8"/>
                <w:szCs w:val="8"/>
              </w:rPr>
            </w:pPr>
          </w:p>
        </w:tc>
      </w:tr>
    </w:tbl>
    <w:p w14:paraId="4EDA307E" w14:textId="77777777" w:rsidR="00C77263" w:rsidRPr="00BB178A" w:rsidRDefault="00C77263" w:rsidP="00C772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7263" w:rsidRPr="00BB178A" w14:paraId="2CF8C885" w14:textId="77777777" w:rsidTr="003375E5">
        <w:tc>
          <w:tcPr>
            <w:tcW w:w="2835" w:type="dxa"/>
          </w:tcPr>
          <w:p w14:paraId="23832373" w14:textId="77777777" w:rsidR="00C77263" w:rsidRPr="00BB178A" w:rsidRDefault="00C77263" w:rsidP="003375E5">
            <w:pPr>
              <w:pStyle w:val="CRCoverPage"/>
              <w:tabs>
                <w:tab w:val="right" w:pos="2751"/>
              </w:tabs>
              <w:spacing w:after="0"/>
              <w:rPr>
                <w:b/>
                <w:i/>
                <w:noProof/>
              </w:rPr>
            </w:pPr>
            <w:r w:rsidRPr="00BB178A">
              <w:rPr>
                <w:b/>
                <w:i/>
                <w:noProof/>
              </w:rPr>
              <w:t>Proposed change affects:</w:t>
            </w:r>
          </w:p>
        </w:tc>
        <w:tc>
          <w:tcPr>
            <w:tcW w:w="1418" w:type="dxa"/>
          </w:tcPr>
          <w:p w14:paraId="78F3A5CD" w14:textId="77777777" w:rsidR="00C77263" w:rsidRPr="00BB178A" w:rsidRDefault="00C77263" w:rsidP="003375E5">
            <w:pPr>
              <w:pStyle w:val="CRCoverPage"/>
              <w:spacing w:after="0"/>
              <w:jc w:val="right"/>
              <w:rPr>
                <w:noProof/>
              </w:rPr>
            </w:pPr>
            <w:r w:rsidRPr="00BB17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2C9E10" w14:textId="77777777" w:rsidR="00C77263" w:rsidRPr="00BB178A" w:rsidRDefault="00C77263" w:rsidP="003375E5">
            <w:pPr>
              <w:pStyle w:val="CRCoverPage"/>
              <w:spacing w:after="0"/>
              <w:jc w:val="center"/>
              <w:rPr>
                <w:b/>
                <w:caps/>
                <w:noProof/>
              </w:rPr>
            </w:pPr>
          </w:p>
        </w:tc>
        <w:tc>
          <w:tcPr>
            <w:tcW w:w="709" w:type="dxa"/>
            <w:tcBorders>
              <w:left w:val="single" w:sz="4" w:space="0" w:color="auto"/>
            </w:tcBorders>
          </w:tcPr>
          <w:p w14:paraId="68B89790" w14:textId="77777777" w:rsidR="00C77263" w:rsidRPr="00BB178A" w:rsidRDefault="00C77263" w:rsidP="003375E5">
            <w:pPr>
              <w:pStyle w:val="CRCoverPage"/>
              <w:spacing w:after="0"/>
              <w:jc w:val="right"/>
              <w:rPr>
                <w:noProof/>
                <w:u w:val="single"/>
              </w:rPr>
            </w:pPr>
            <w:r w:rsidRPr="00BB17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B61A8" w14:textId="22713D6A" w:rsidR="00C77263" w:rsidRPr="00BB178A" w:rsidRDefault="0081068B" w:rsidP="003375E5">
            <w:pPr>
              <w:pStyle w:val="CRCoverPage"/>
              <w:spacing w:after="0"/>
              <w:jc w:val="center"/>
              <w:rPr>
                <w:b/>
                <w:caps/>
                <w:noProof/>
              </w:rPr>
            </w:pPr>
            <w:r w:rsidRPr="00BB178A">
              <w:rPr>
                <w:b/>
                <w:caps/>
                <w:noProof/>
              </w:rPr>
              <w:t>x</w:t>
            </w:r>
          </w:p>
        </w:tc>
        <w:tc>
          <w:tcPr>
            <w:tcW w:w="2126" w:type="dxa"/>
          </w:tcPr>
          <w:p w14:paraId="3FFE248D" w14:textId="77777777" w:rsidR="00C77263" w:rsidRPr="00BB178A" w:rsidRDefault="00C77263" w:rsidP="003375E5">
            <w:pPr>
              <w:pStyle w:val="CRCoverPage"/>
              <w:spacing w:after="0"/>
              <w:jc w:val="right"/>
              <w:rPr>
                <w:noProof/>
                <w:u w:val="single"/>
              </w:rPr>
            </w:pPr>
            <w:r w:rsidRPr="00BB17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D09BF" w14:textId="77777777" w:rsidR="00C77263" w:rsidRPr="00BB178A" w:rsidRDefault="00C77263" w:rsidP="003375E5">
            <w:pPr>
              <w:pStyle w:val="CRCoverPage"/>
              <w:spacing w:after="0"/>
              <w:jc w:val="center"/>
              <w:rPr>
                <w:b/>
                <w:caps/>
                <w:noProof/>
              </w:rPr>
            </w:pPr>
          </w:p>
        </w:tc>
        <w:tc>
          <w:tcPr>
            <w:tcW w:w="1418" w:type="dxa"/>
            <w:tcBorders>
              <w:left w:val="nil"/>
            </w:tcBorders>
          </w:tcPr>
          <w:p w14:paraId="3BFB93AB" w14:textId="77777777" w:rsidR="00C77263" w:rsidRPr="00BB178A" w:rsidRDefault="00C77263" w:rsidP="003375E5">
            <w:pPr>
              <w:pStyle w:val="CRCoverPage"/>
              <w:spacing w:after="0"/>
              <w:jc w:val="right"/>
              <w:rPr>
                <w:noProof/>
              </w:rPr>
            </w:pPr>
            <w:r w:rsidRPr="00BB17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CD233" w14:textId="77777777" w:rsidR="00C77263" w:rsidRPr="00BB178A" w:rsidRDefault="00C77263" w:rsidP="003375E5">
            <w:pPr>
              <w:pStyle w:val="CRCoverPage"/>
              <w:spacing w:after="0"/>
              <w:jc w:val="center"/>
              <w:rPr>
                <w:b/>
                <w:bCs/>
                <w:caps/>
                <w:noProof/>
              </w:rPr>
            </w:pPr>
          </w:p>
        </w:tc>
      </w:tr>
    </w:tbl>
    <w:p w14:paraId="5F314F8F" w14:textId="77777777" w:rsidR="00C77263" w:rsidRPr="00BB178A" w:rsidRDefault="00C77263" w:rsidP="00C772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7263" w:rsidRPr="00BB178A" w14:paraId="27A535D8" w14:textId="77777777" w:rsidTr="003375E5">
        <w:tc>
          <w:tcPr>
            <w:tcW w:w="9640" w:type="dxa"/>
            <w:gridSpan w:val="11"/>
          </w:tcPr>
          <w:p w14:paraId="01C61877" w14:textId="77777777" w:rsidR="00C77263" w:rsidRPr="00BB178A" w:rsidRDefault="00C77263" w:rsidP="003375E5">
            <w:pPr>
              <w:pStyle w:val="CRCoverPage"/>
              <w:spacing w:after="0"/>
              <w:rPr>
                <w:noProof/>
                <w:sz w:val="8"/>
                <w:szCs w:val="8"/>
              </w:rPr>
            </w:pPr>
          </w:p>
        </w:tc>
      </w:tr>
      <w:tr w:rsidR="00C77263" w:rsidRPr="00BB178A" w14:paraId="2D5CF208" w14:textId="77777777" w:rsidTr="003375E5">
        <w:tc>
          <w:tcPr>
            <w:tcW w:w="1843" w:type="dxa"/>
            <w:tcBorders>
              <w:top w:val="single" w:sz="4" w:space="0" w:color="auto"/>
              <w:left w:val="single" w:sz="4" w:space="0" w:color="auto"/>
            </w:tcBorders>
          </w:tcPr>
          <w:p w14:paraId="080F642F" w14:textId="77777777" w:rsidR="00C77263" w:rsidRPr="00BB178A" w:rsidRDefault="00C77263" w:rsidP="003375E5">
            <w:pPr>
              <w:pStyle w:val="CRCoverPage"/>
              <w:tabs>
                <w:tab w:val="right" w:pos="1759"/>
              </w:tabs>
              <w:spacing w:after="0"/>
              <w:rPr>
                <w:b/>
                <w:i/>
                <w:noProof/>
              </w:rPr>
            </w:pPr>
            <w:r w:rsidRPr="00BB178A">
              <w:rPr>
                <w:b/>
                <w:i/>
                <w:noProof/>
              </w:rPr>
              <w:t>Title:</w:t>
            </w:r>
            <w:r w:rsidRPr="00BB178A">
              <w:rPr>
                <w:b/>
                <w:i/>
                <w:noProof/>
              </w:rPr>
              <w:tab/>
            </w:r>
          </w:p>
        </w:tc>
        <w:tc>
          <w:tcPr>
            <w:tcW w:w="7797" w:type="dxa"/>
            <w:gridSpan w:val="10"/>
            <w:tcBorders>
              <w:top w:val="single" w:sz="4" w:space="0" w:color="auto"/>
              <w:right w:val="single" w:sz="4" w:space="0" w:color="auto"/>
            </w:tcBorders>
            <w:shd w:val="pct30" w:color="FFFF00" w:fill="auto"/>
          </w:tcPr>
          <w:p w14:paraId="518318D8" w14:textId="1063DF28" w:rsidR="00C77263" w:rsidRPr="00BB178A" w:rsidRDefault="00BB178A" w:rsidP="003375E5">
            <w:pPr>
              <w:pStyle w:val="CRCoverPage"/>
              <w:spacing w:after="0"/>
              <w:ind w:left="100"/>
              <w:rPr>
                <w:noProof/>
              </w:rPr>
            </w:pPr>
            <w:r w:rsidRPr="00BB178A">
              <w:t>Draft CR for LTM cell switch delay test cases (A.6.3.y.</w:t>
            </w:r>
            <w:r w:rsidR="004A4BD7">
              <w:t>3</w:t>
            </w:r>
            <w:r w:rsidRPr="00BB178A">
              <w:t xml:space="preserve"> and </w:t>
            </w:r>
            <w:r w:rsidR="00D72558">
              <w:t>A.7.3.x.3</w:t>
            </w:r>
            <w:r w:rsidRPr="00BB178A">
              <w:t>)</w:t>
            </w:r>
          </w:p>
        </w:tc>
      </w:tr>
      <w:tr w:rsidR="00C77263" w:rsidRPr="00BB178A" w14:paraId="65B3D9CE" w14:textId="77777777" w:rsidTr="003375E5">
        <w:tc>
          <w:tcPr>
            <w:tcW w:w="1843" w:type="dxa"/>
            <w:tcBorders>
              <w:left w:val="single" w:sz="4" w:space="0" w:color="auto"/>
            </w:tcBorders>
          </w:tcPr>
          <w:p w14:paraId="61BDF565" w14:textId="77777777" w:rsidR="00C77263" w:rsidRPr="00BB178A" w:rsidRDefault="00C77263" w:rsidP="003375E5">
            <w:pPr>
              <w:pStyle w:val="CRCoverPage"/>
              <w:spacing w:after="0"/>
              <w:rPr>
                <w:b/>
                <w:i/>
                <w:noProof/>
                <w:sz w:val="8"/>
                <w:szCs w:val="8"/>
              </w:rPr>
            </w:pPr>
          </w:p>
        </w:tc>
        <w:tc>
          <w:tcPr>
            <w:tcW w:w="7797" w:type="dxa"/>
            <w:gridSpan w:val="10"/>
            <w:tcBorders>
              <w:right w:val="single" w:sz="4" w:space="0" w:color="auto"/>
            </w:tcBorders>
          </w:tcPr>
          <w:p w14:paraId="4F7C1163" w14:textId="77777777" w:rsidR="00C77263" w:rsidRPr="00BB178A" w:rsidRDefault="00C77263" w:rsidP="003375E5">
            <w:pPr>
              <w:pStyle w:val="CRCoverPage"/>
              <w:spacing w:after="0"/>
              <w:rPr>
                <w:noProof/>
                <w:sz w:val="8"/>
                <w:szCs w:val="8"/>
              </w:rPr>
            </w:pPr>
          </w:p>
        </w:tc>
      </w:tr>
      <w:tr w:rsidR="00C77263" w:rsidRPr="00BB178A" w14:paraId="790EF382" w14:textId="77777777" w:rsidTr="003375E5">
        <w:tc>
          <w:tcPr>
            <w:tcW w:w="1843" w:type="dxa"/>
            <w:tcBorders>
              <w:left w:val="single" w:sz="4" w:space="0" w:color="auto"/>
            </w:tcBorders>
          </w:tcPr>
          <w:p w14:paraId="3FB7A1AE" w14:textId="77777777" w:rsidR="00C77263" w:rsidRPr="00BB178A" w:rsidRDefault="00C77263" w:rsidP="00C77263">
            <w:pPr>
              <w:pStyle w:val="CRCoverPage"/>
              <w:tabs>
                <w:tab w:val="right" w:pos="1759"/>
              </w:tabs>
              <w:spacing w:after="0"/>
              <w:rPr>
                <w:b/>
                <w:i/>
                <w:noProof/>
              </w:rPr>
            </w:pPr>
            <w:r w:rsidRPr="00BB178A">
              <w:rPr>
                <w:b/>
                <w:i/>
                <w:noProof/>
              </w:rPr>
              <w:t>Source to WG:</w:t>
            </w:r>
          </w:p>
        </w:tc>
        <w:tc>
          <w:tcPr>
            <w:tcW w:w="7797" w:type="dxa"/>
            <w:gridSpan w:val="10"/>
            <w:tcBorders>
              <w:right w:val="single" w:sz="4" w:space="0" w:color="auto"/>
            </w:tcBorders>
            <w:shd w:val="pct30" w:color="FFFF00" w:fill="auto"/>
          </w:tcPr>
          <w:p w14:paraId="02C274FE" w14:textId="532A9C9C" w:rsidR="00C77263" w:rsidRPr="00BB178A" w:rsidRDefault="00C77263" w:rsidP="00C77263">
            <w:pPr>
              <w:pStyle w:val="CRCoverPage"/>
              <w:spacing w:after="0"/>
              <w:ind w:left="100"/>
              <w:rPr>
                <w:noProof/>
              </w:rPr>
            </w:pPr>
            <w:r w:rsidRPr="00BB178A">
              <w:t>R4</w:t>
            </w:r>
          </w:p>
        </w:tc>
      </w:tr>
      <w:tr w:rsidR="00C77263" w:rsidRPr="00BB178A" w14:paraId="65056A7B" w14:textId="77777777" w:rsidTr="003375E5">
        <w:tc>
          <w:tcPr>
            <w:tcW w:w="1843" w:type="dxa"/>
            <w:tcBorders>
              <w:left w:val="single" w:sz="4" w:space="0" w:color="auto"/>
            </w:tcBorders>
          </w:tcPr>
          <w:p w14:paraId="4DA0CE1F" w14:textId="77777777" w:rsidR="00C77263" w:rsidRPr="00BB178A" w:rsidRDefault="00C77263" w:rsidP="00C77263">
            <w:pPr>
              <w:pStyle w:val="CRCoverPage"/>
              <w:tabs>
                <w:tab w:val="right" w:pos="1759"/>
              </w:tabs>
              <w:spacing w:after="0"/>
              <w:rPr>
                <w:b/>
                <w:i/>
                <w:noProof/>
              </w:rPr>
            </w:pPr>
            <w:r w:rsidRPr="00BB178A">
              <w:rPr>
                <w:b/>
                <w:i/>
                <w:noProof/>
              </w:rPr>
              <w:t>Source to TSG:</w:t>
            </w:r>
          </w:p>
        </w:tc>
        <w:tc>
          <w:tcPr>
            <w:tcW w:w="7797" w:type="dxa"/>
            <w:gridSpan w:val="10"/>
            <w:tcBorders>
              <w:right w:val="single" w:sz="4" w:space="0" w:color="auto"/>
            </w:tcBorders>
            <w:shd w:val="pct30" w:color="FFFF00" w:fill="auto"/>
          </w:tcPr>
          <w:p w14:paraId="2D104A76" w14:textId="7C7AAD49" w:rsidR="00C77263" w:rsidRPr="00BB178A" w:rsidRDefault="00C77263" w:rsidP="00C77263">
            <w:pPr>
              <w:pStyle w:val="CRCoverPage"/>
              <w:spacing w:after="0"/>
              <w:ind w:left="100"/>
              <w:rPr>
                <w:noProof/>
              </w:rPr>
            </w:pPr>
            <w:r w:rsidRPr="00BB178A">
              <w:t>Nokia</w:t>
            </w:r>
          </w:p>
        </w:tc>
      </w:tr>
      <w:tr w:rsidR="00C77263" w:rsidRPr="00BB178A" w14:paraId="6FEFC886" w14:textId="77777777" w:rsidTr="003375E5">
        <w:tc>
          <w:tcPr>
            <w:tcW w:w="1843" w:type="dxa"/>
            <w:tcBorders>
              <w:left w:val="single" w:sz="4" w:space="0" w:color="auto"/>
            </w:tcBorders>
          </w:tcPr>
          <w:p w14:paraId="1BD2D3D1" w14:textId="77777777" w:rsidR="00C77263" w:rsidRPr="00BB178A" w:rsidRDefault="00C77263" w:rsidP="003375E5">
            <w:pPr>
              <w:pStyle w:val="CRCoverPage"/>
              <w:spacing w:after="0"/>
              <w:rPr>
                <w:b/>
                <w:i/>
                <w:noProof/>
                <w:sz w:val="8"/>
                <w:szCs w:val="8"/>
              </w:rPr>
            </w:pPr>
          </w:p>
        </w:tc>
        <w:tc>
          <w:tcPr>
            <w:tcW w:w="7797" w:type="dxa"/>
            <w:gridSpan w:val="10"/>
            <w:tcBorders>
              <w:right w:val="single" w:sz="4" w:space="0" w:color="auto"/>
            </w:tcBorders>
          </w:tcPr>
          <w:p w14:paraId="0214B852" w14:textId="77777777" w:rsidR="00C77263" w:rsidRPr="00BB178A" w:rsidRDefault="00C77263" w:rsidP="003375E5">
            <w:pPr>
              <w:pStyle w:val="CRCoverPage"/>
              <w:spacing w:after="0"/>
              <w:rPr>
                <w:noProof/>
                <w:sz w:val="8"/>
                <w:szCs w:val="8"/>
              </w:rPr>
            </w:pPr>
          </w:p>
        </w:tc>
      </w:tr>
      <w:tr w:rsidR="00C77263" w:rsidRPr="00BB178A" w14:paraId="334EDB77" w14:textId="77777777" w:rsidTr="003375E5">
        <w:tc>
          <w:tcPr>
            <w:tcW w:w="1843" w:type="dxa"/>
            <w:tcBorders>
              <w:left w:val="single" w:sz="4" w:space="0" w:color="auto"/>
            </w:tcBorders>
          </w:tcPr>
          <w:p w14:paraId="5CECB95C" w14:textId="77777777" w:rsidR="00C77263" w:rsidRPr="00BB178A" w:rsidRDefault="00C77263" w:rsidP="003375E5">
            <w:pPr>
              <w:pStyle w:val="CRCoverPage"/>
              <w:tabs>
                <w:tab w:val="right" w:pos="1759"/>
              </w:tabs>
              <w:spacing w:after="0"/>
              <w:rPr>
                <w:b/>
                <w:i/>
                <w:noProof/>
              </w:rPr>
            </w:pPr>
            <w:r w:rsidRPr="00BB178A">
              <w:rPr>
                <w:b/>
                <w:i/>
                <w:noProof/>
              </w:rPr>
              <w:t>Work item code:</w:t>
            </w:r>
          </w:p>
        </w:tc>
        <w:tc>
          <w:tcPr>
            <w:tcW w:w="3686" w:type="dxa"/>
            <w:gridSpan w:val="5"/>
            <w:shd w:val="pct30" w:color="FFFF00" w:fill="auto"/>
          </w:tcPr>
          <w:p w14:paraId="008FF8EF" w14:textId="3F619652" w:rsidR="00C77263" w:rsidRPr="00BB178A" w:rsidRDefault="00C77263" w:rsidP="003375E5">
            <w:pPr>
              <w:pStyle w:val="CRCoverPage"/>
              <w:spacing w:after="0"/>
              <w:ind w:left="100"/>
              <w:rPr>
                <w:noProof/>
              </w:rPr>
            </w:pPr>
            <w:r w:rsidRPr="00BB178A">
              <w:t>NR_Mob_Enh2-Perf</w:t>
            </w:r>
          </w:p>
        </w:tc>
        <w:tc>
          <w:tcPr>
            <w:tcW w:w="567" w:type="dxa"/>
            <w:tcBorders>
              <w:left w:val="nil"/>
            </w:tcBorders>
          </w:tcPr>
          <w:p w14:paraId="2E4D9BA1" w14:textId="77777777" w:rsidR="00C77263" w:rsidRPr="00BB178A" w:rsidRDefault="00C77263" w:rsidP="003375E5">
            <w:pPr>
              <w:pStyle w:val="CRCoverPage"/>
              <w:spacing w:after="0"/>
              <w:ind w:right="100"/>
              <w:rPr>
                <w:noProof/>
              </w:rPr>
            </w:pPr>
          </w:p>
        </w:tc>
        <w:tc>
          <w:tcPr>
            <w:tcW w:w="1417" w:type="dxa"/>
            <w:gridSpan w:val="3"/>
            <w:tcBorders>
              <w:left w:val="nil"/>
            </w:tcBorders>
          </w:tcPr>
          <w:p w14:paraId="725828CF" w14:textId="77777777" w:rsidR="00C77263" w:rsidRPr="00BB178A" w:rsidRDefault="00C77263" w:rsidP="003375E5">
            <w:pPr>
              <w:pStyle w:val="CRCoverPage"/>
              <w:spacing w:after="0"/>
              <w:jc w:val="right"/>
              <w:rPr>
                <w:noProof/>
              </w:rPr>
            </w:pPr>
            <w:r w:rsidRPr="00BB178A">
              <w:rPr>
                <w:b/>
                <w:i/>
                <w:noProof/>
              </w:rPr>
              <w:t>Date:</w:t>
            </w:r>
          </w:p>
        </w:tc>
        <w:tc>
          <w:tcPr>
            <w:tcW w:w="2127" w:type="dxa"/>
            <w:tcBorders>
              <w:right w:val="single" w:sz="4" w:space="0" w:color="auto"/>
            </w:tcBorders>
            <w:shd w:val="pct30" w:color="FFFF00" w:fill="auto"/>
          </w:tcPr>
          <w:p w14:paraId="3B2270D1" w14:textId="349FFD6B" w:rsidR="00C77263" w:rsidRPr="00BB178A" w:rsidRDefault="00600531" w:rsidP="003375E5">
            <w:pPr>
              <w:pStyle w:val="CRCoverPage"/>
              <w:spacing w:after="0"/>
              <w:ind w:left="100"/>
              <w:rPr>
                <w:noProof/>
              </w:rPr>
            </w:pPr>
            <w:r>
              <w:t>19</w:t>
            </w:r>
          </w:p>
        </w:tc>
      </w:tr>
      <w:tr w:rsidR="00C77263" w:rsidRPr="00BB178A" w14:paraId="34E30DF9" w14:textId="77777777" w:rsidTr="003375E5">
        <w:tc>
          <w:tcPr>
            <w:tcW w:w="1843" w:type="dxa"/>
            <w:tcBorders>
              <w:left w:val="single" w:sz="4" w:space="0" w:color="auto"/>
            </w:tcBorders>
          </w:tcPr>
          <w:p w14:paraId="73464064" w14:textId="77777777" w:rsidR="00C77263" w:rsidRPr="00BB178A" w:rsidRDefault="00C77263" w:rsidP="003375E5">
            <w:pPr>
              <w:pStyle w:val="CRCoverPage"/>
              <w:spacing w:after="0"/>
              <w:rPr>
                <w:b/>
                <w:i/>
                <w:noProof/>
                <w:sz w:val="8"/>
                <w:szCs w:val="8"/>
              </w:rPr>
            </w:pPr>
          </w:p>
        </w:tc>
        <w:tc>
          <w:tcPr>
            <w:tcW w:w="1986" w:type="dxa"/>
            <w:gridSpan w:val="4"/>
          </w:tcPr>
          <w:p w14:paraId="69212633" w14:textId="77777777" w:rsidR="00C77263" w:rsidRPr="00BB178A" w:rsidRDefault="00C77263" w:rsidP="003375E5">
            <w:pPr>
              <w:pStyle w:val="CRCoverPage"/>
              <w:spacing w:after="0"/>
              <w:rPr>
                <w:noProof/>
                <w:sz w:val="8"/>
                <w:szCs w:val="8"/>
              </w:rPr>
            </w:pPr>
          </w:p>
        </w:tc>
        <w:tc>
          <w:tcPr>
            <w:tcW w:w="2267" w:type="dxa"/>
            <w:gridSpan w:val="2"/>
          </w:tcPr>
          <w:p w14:paraId="37C365B1" w14:textId="77777777" w:rsidR="00C77263" w:rsidRPr="00BB178A" w:rsidRDefault="00C77263" w:rsidP="003375E5">
            <w:pPr>
              <w:pStyle w:val="CRCoverPage"/>
              <w:spacing w:after="0"/>
              <w:rPr>
                <w:noProof/>
                <w:sz w:val="8"/>
                <w:szCs w:val="8"/>
              </w:rPr>
            </w:pPr>
          </w:p>
        </w:tc>
        <w:tc>
          <w:tcPr>
            <w:tcW w:w="1417" w:type="dxa"/>
            <w:gridSpan w:val="3"/>
          </w:tcPr>
          <w:p w14:paraId="5E21181B" w14:textId="77777777" w:rsidR="00C77263" w:rsidRPr="00BB178A" w:rsidRDefault="00C77263" w:rsidP="003375E5">
            <w:pPr>
              <w:pStyle w:val="CRCoverPage"/>
              <w:spacing w:after="0"/>
              <w:rPr>
                <w:noProof/>
                <w:sz w:val="8"/>
                <w:szCs w:val="8"/>
              </w:rPr>
            </w:pPr>
          </w:p>
        </w:tc>
        <w:tc>
          <w:tcPr>
            <w:tcW w:w="2127" w:type="dxa"/>
            <w:tcBorders>
              <w:right w:val="single" w:sz="4" w:space="0" w:color="auto"/>
            </w:tcBorders>
          </w:tcPr>
          <w:p w14:paraId="36A6B7B9" w14:textId="77777777" w:rsidR="00C77263" w:rsidRPr="00BB178A" w:rsidRDefault="00C77263" w:rsidP="003375E5">
            <w:pPr>
              <w:pStyle w:val="CRCoverPage"/>
              <w:spacing w:after="0"/>
              <w:rPr>
                <w:noProof/>
                <w:sz w:val="8"/>
                <w:szCs w:val="8"/>
              </w:rPr>
            </w:pPr>
          </w:p>
        </w:tc>
      </w:tr>
      <w:tr w:rsidR="00C77263" w:rsidRPr="00BB178A" w14:paraId="32906744" w14:textId="77777777" w:rsidTr="003375E5">
        <w:trPr>
          <w:cantSplit/>
        </w:trPr>
        <w:tc>
          <w:tcPr>
            <w:tcW w:w="1843" w:type="dxa"/>
            <w:tcBorders>
              <w:left w:val="single" w:sz="4" w:space="0" w:color="auto"/>
            </w:tcBorders>
          </w:tcPr>
          <w:p w14:paraId="059BD42A" w14:textId="77777777" w:rsidR="00C77263" w:rsidRPr="00BB178A" w:rsidRDefault="00C77263" w:rsidP="003375E5">
            <w:pPr>
              <w:pStyle w:val="CRCoverPage"/>
              <w:tabs>
                <w:tab w:val="right" w:pos="1759"/>
              </w:tabs>
              <w:spacing w:after="0"/>
              <w:rPr>
                <w:b/>
                <w:i/>
                <w:noProof/>
              </w:rPr>
            </w:pPr>
            <w:r w:rsidRPr="00BB178A">
              <w:rPr>
                <w:b/>
                <w:i/>
                <w:noProof/>
              </w:rPr>
              <w:t>Category:</w:t>
            </w:r>
          </w:p>
        </w:tc>
        <w:tc>
          <w:tcPr>
            <w:tcW w:w="851" w:type="dxa"/>
            <w:shd w:val="pct30" w:color="FFFF00" w:fill="auto"/>
          </w:tcPr>
          <w:p w14:paraId="46270668" w14:textId="64CB027B" w:rsidR="00C77263" w:rsidRPr="00BB178A" w:rsidRDefault="00582D0E" w:rsidP="003375E5">
            <w:pPr>
              <w:pStyle w:val="CRCoverPage"/>
              <w:spacing w:after="0"/>
              <w:ind w:left="100" w:right="-609"/>
              <w:rPr>
                <w:b/>
                <w:noProof/>
              </w:rPr>
            </w:pPr>
            <w:fldSimple w:instr=" DOCPROPERTY  Cat  \* MERGEFORMAT ">
              <w:r w:rsidR="00B00CD8" w:rsidRPr="00BB178A">
                <w:rPr>
                  <w:b/>
                  <w:noProof/>
                </w:rPr>
                <w:t>B</w:t>
              </w:r>
            </w:fldSimple>
          </w:p>
        </w:tc>
        <w:tc>
          <w:tcPr>
            <w:tcW w:w="3402" w:type="dxa"/>
            <w:gridSpan w:val="5"/>
            <w:tcBorders>
              <w:left w:val="nil"/>
            </w:tcBorders>
          </w:tcPr>
          <w:p w14:paraId="622D91A1" w14:textId="77777777" w:rsidR="00C77263" w:rsidRPr="00BB178A" w:rsidRDefault="00C77263" w:rsidP="003375E5">
            <w:pPr>
              <w:pStyle w:val="CRCoverPage"/>
              <w:spacing w:after="0"/>
              <w:rPr>
                <w:noProof/>
              </w:rPr>
            </w:pPr>
          </w:p>
        </w:tc>
        <w:tc>
          <w:tcPr>
            <w:tcW w:w="1417" w:type="dxa"/>
            <w:gridSpan w:val="3"/>
            <w:tcBorders>
              <w:left w:val="nil"/>
            </w:tcBorders>
          </w:tcPr>
          <w:p w14:paraId="0938C321" w14:textId="77777777" w:rsidR="00C77263" w:rsidRPr="00BB178A" w:rsidRDefault="00C77263" w:rsidP="003375E5">
            <w:pPr>
              <w:pStyle w:val="CRCoverPage"/>
              <w:spacing w:after="0"/>
              <w:jc w:val="right"/>
              <w:rPr>
                <w:b/>
                <w:i/>
                <w:noProof/>
              </w:rPr>
            </w:pPr>
            <w:r w:rsidRPr="00BB178A">
              <w:rPr>
                <w:b/>
                <w:i/>
                <w:noProof/>
              </w:rPr>
              <w:t>Release:</w:t>
            </w:r>
          </w:p>
        </w:tc>
        <w:tc>
          <w:tcPr>
            <w:tcW w:w="2127" w:type="dxa"/>
            <w:tcBorders>
              <w:right w:val="single" w:sz="4" w:space="0" w:color="auto"/>
            </w:tcBorders>
            <w:shd w:val="pct30" w:color="FFFF00" w:fill="auto"/>
          </w:tcPr>
          <w:p w14:paraId="61A28335" w14:textId="59B6DBD5" w:rsidR="00C77263" w:rsidRPr="00BB178A" w:rsidRDefault="00582D0E" w:rsidP="003375E5">
            <w:pPr>
              <w:pStyle w:val="CRCoverPage"/>
              <w:spacing w:after="0"/>
              <w:ind w:left="100"/>
              <w:rPr>
                <w:noProof/>
              </w:rPr>
            </w:pPr>
            <w:fldSimple w:instr=" DOCPROPERTY  Release  \* MERGEFORMAT ">
              <w:r w:rsidR="00B00CD8" w:rsidRPr="00BB178A">
                <w:rPr>
                  <w:noProof/>
                </w:rPr>
                <w:t>Rel-18</w:t>
              </w:r>
            </w:fldSimple>
          </w:p>
        </w:tc>
      </w:tr>
      <w:tr w:rsidR="00C77263" w:rsidRPr="00BB178A" w14:paraId="7CF084D8" w14:textId="77777777" w:rsidTr="003375E5">
        <w:tc>
          <w:tcPr>
            <w:tcW w:w="1843" w:type="dxa"/>
            <w:tcBorders>
              <w:left w:val="single" w:sz="4" w:space="0" w:color="auto"/>
              <w:bottom w:val="single" w:sz="4" w:space="0" w:color="auto"/>
            </w:tcBorders>
          </w:tcPr>
          <w:p w14:paraId="68D65B77" w14:textId="77777777" w:rsidR="00C77263" w:rsidRPr="00BB178A" w:rsidRDefault="00C77263" w:rsidP="003375E5">
            <w:pPr>
              <w:pStyle w:val="CRCoverPage"/>
              <w:spacing w:after="0"/>
              <w:rPr>
                <w:b/>
                <w:i/>
                <w:noProof/>
              </w:rPr>
            </w:pPr>
          </w:p>
        </w:tc>
        <w:tc>
          <w:tcPr>
            <w:tcW w:w="4677" w:type="dxa"/>
            <w:gridSpan w:val="8"/>
            <w:tcBorders>
              <w:bottom w:val="single" w:sz="4" w:space="0" w:color="auto"/>
            </w:tcBorders>
          </w:tcPr>
          <w:p w14:paraId="027FD42D" w14:textId="77777777" w:rsidR="00C77263" w:rsidRPr="00BB178A" w:rsidRDefault="00C77263" w:rsidP="003375E5">
            <w:pPr>
              <w:pStyle w:val="CRCoverPage"/>
              <w:spacing w:after="0"/>
              <w:ind w:left="383" w:hanging="383"/>
              <w:rPr>
                <w:i/>
                <w:noProof/>
                <w:sz w:val="18"/>
              </w:rPr>
            </w:pPr>
            <w:r w:rsidRPr="00BB178A">
              <w:rPr>
                <w:i/>
                <w:noProof/>
                <w:sz w:val="18"/>
              </w:rPr>
              <w:t xml:space="preserve">Use </w:t>
            </w:r>
            <w:r w:rsidRPr="00BB178A">
              <w:rPr>
                <w:i/>
                <w:noProof/>
                <w:sz w:val="18"/>
                <w:u w:val="single"/>
              </w:rPr>
              <w:t>one</w:t>
            </w:r>
            <w:r w:rsidRPr="00BB178A">
              <w:rPr>
                <w:i/>
                <w:noProof/>
                <w:sz w:val="18"/>
              </w:rPr>
              <w:t xml:space="preserve"> of the following categories:</w:t>
            </w:r>
            <w:r w:rsidRPr="00BB178A">
              <w:rPr>
                <w:b/>
                <w:i/>
                <w:noProof/>
                <w:sz w:val="18"/>
              </w:rPr>
              <w:br/>
              <w:t>F</w:t>
            </w:r>
            <w:r w:rsidRPr="00BB178A">
              <w:rPr>
                <w:i/>
                <w:noProof/>
                <w:sz w:val="18"/>
              </w:rPr>
              <w:t xml:space="preserve">  (correction)</w:t>
            </w:r>
            <w:r w:rsidRPr="00BB178A">
              <w:rPr>
                <w:i/>
                <w:noProof/>
                <w:sz w:val="18"/>
              </w:rPr>
              <w:br/>
            </w:r>
            <w:r w:rsidRPr="00BB178A">
              <w:rPr>
                <w:b/>
                <w:i/>
                <w:noProof/>
                <w:sz w:val="18"/>
              </w:rPr>
              <w:t>A</w:t>
            </w:r>
            <w:r w:rsidRPr="00BB178A">
              <w:rPr>
                <w:i/>
                <w:noProof/>
                <w:sz w:val="18"/>
              </w:rPr>
              <w:t xml:space="preserve">  (mirror corresponding to a change in an earlier </w:t>
            </w:r>
            <w:r w:rsidRPr="00BB178A">
              <w:rPr>
                <w:i/>
                <w:noProof/>
                <w:sz w:val="18"/>
              </w:rPr>
              <w:tab/>
            </w:r>
            <w:r w:rsidRPr="00BB178A">
              <w:rPr>
                <w:i/>
                <w:noProof/>
                <w:sz w:val="18"/>
              </w:rPr>
              <w:tab/>
            </w:r>
            <w:r w:rsidRPr="00BB178A">
              <w:rPr>
                <w:i/>
                <w:noProof/>
                <w:sz w:val="18"/>
              </w:rPr>
              <w:tab/>
            </w:r>
            <w:r w:rsidRPr="00BB178A">
              <w:rPr>
                <w:i/>
                <w:noProof/>
                <w:sz w:val="18"/>
              </w:rPr>
              <w:tab/>
            </w:r>
            <w:r w:rsidRPr="00BB178A">
              <w:rPr>
                <w:i/>
                <w:noProof/>
                <w:sz w:val="18"/>
              </w:rPr>
              <w:tab/>
            </w:r>
            <w:r w:rsidRPr="00BB178A">
              <w:rPr>
                <w:i/>
                <w:noProof/>
                <w:sz w:val="18"/>
              </w:rPr>
              <w:tab/>
            </w:r>
            <w:r w:rsidRPr="00BB178A">
              <w:rPr>
                <w:i/>
                <w:noProof/>
                <w:sz w:val="18"/>
              </w:rPr>
              <w:tab/>
            </w:r>
            <w:r w:rsidRPr="00BB178A">
              <w:rPr>
                <w:i/>
                <w:noProof/>
                <w:sz w:val="18"/>
              </w:rPr>
              <w:tab/>
            </w:r>
            <w:r w:rsidRPr="00BB178A">
              <w:rPr>
                <w:i/>
                <w:noProof/>
                <w:sz w:val="18"/>
              </w:rPr>
              <w:tab/>
            </w:r>
            <w:r w:rsidRPr="00BB178A">
              <w:rPr>
                <w:i/>
                <w:noProof/>
                <w:sz w:val="18"/>
              </w:rPr>
              <w:tab/>
            </w:r>
            <w:r w:rsidRPr="00BB178A">
              <w:rPr>
                <w:i/>
                <w:noProof/>
                <w:sz w:val="18"/>
              </w:rPr>
              <w:tab/>
            </w:r>
            <w:r w:rsidRPr="00BB178A">
              <w:rPr>
                <w:i/>
                <w:noProof/>
                <w:sz w:val="18"/>
              </w:rPr>
              <w:tab/>
            </w:r>
            <w:r w:rsidRPr="00BB178A">
              <w:rPr>
                <w:i/>
                <w:noProof/>
                <w:sz w:val="18"/>
              </w:rPr>
              <w:tab/>
              <w:t>release)</w:t>
            </w:r>
            <w:r w:rsidRPr="00BB178A">
              <w:rPr>
                <w:i/>
                <w:noProof/>
                <w:sz w:val="18"/>
              </w:rPr>
              <w:br/>
            </w:r>
            <w:r w:rsidRPr="00BB178A">
              <w:rPr>
                <w:b/>
                <w:i/>
                <w:noProof/>
                <w:sz w:val="18"/>
              </w:rPr>
              <w:t>B</w:t>
            </w:r>
            <w:r w:rsidRPr="00BB178A">
              <w:rPr>
                <w:i/>
                <w:noProof/>
                <w:sz w:val="18"/>
              </w:rPr>
              <w:t xml:space="preserve">  (addition of feature), </w:t>
            </w:r>
            <w:r w:rsidRPr="00BB178A">
              <w:rPr>
                <w:i/>
                <w:noProof/>
                <w:sz w:val="18"/>
              </w:rPr>
              <w:br/>
            </w:r>
            <w:r w:rsidRPr="00BB178A">
              <w:rPr>
                <w:b/>
                <w:i/>
                <w:noProof/>
                <w:sz w:val="18"/>
              </w:rPr>
              <w:t>C</w:t>
            </w:r>
            <w:r w:rsidRPr="00BB178A">
              <w:rPr>
                <w:i/>
                <w:noProof/>
                <w:sz w:val="18"/>
              </w:rPr>
              <w:t xml:space="preserve">  (functional modification of feature)</w:t>
            </w:r>
            <w:r w:rsidRPr="00BB178A">
              <w:rPr>
                <w:i/>
                <w:noProof/>
                <w:sz w:val="18"/>
              </w:rPr>
              <w:br/>
            </w:r>
            <w:r w:rsidRPr="00BB178A">
              <w:rPr>
                <w:b/>
                <w:i/>
                <w:noProof/>
                <w:sz w:val="18"/>
              </w:rPr>
              <w:t>D</w:t>
            </w:r>
            <w:r w:rsidRPr="00BB178A">
              <w:rPr>
                <w:i/>
                <w:noProof/>
                <w:sz w:val="18"/>
              </w:rPr>
              <w:t xml:space="preserve">  (editorial modification)</w:t>
            </w:r>
          </w:p>
          <w:p w14:paraId="7CFB840E" w14:textId="77777777" w:rsidR="00C77263" w:rsidRPr="00BB178A" w:rsidRDefault="00C77263" w:rsidP="003375E5">
            <w:pPr>
              <w:pStyle w:val="CRCoverPage"/>
              <w:rPr>
                <w:noProof/>
              </w:rPr>
            </w:pPr>
            <w:r w:rsidRPr="00BB178A">
              <w:rPr>
                <w:noProof/>
                <w:sz w:val="18"/>
              </w:rPr>
              <w:t>Detailed explanations of the above categories can</w:t>
            </w:r>
            <w:r w:rsidRPr="00BB178A">
              <w:rPr>
                <w:noProof/>
                <w:sz w:val="18"/>
              </w:rPr>
              <w:br/>
              <w:t xml:space="preserve">be found in 3GPP </w:t>
            </w:r>
            <w:hyperlink r:id="rId14" w:history="1">
              <w:r w:rsidRPr="00BB178A">
                <w:rPr>
                  <w:rStyle w:val="Hyperlink"/>
                  <w:noProof/>
                  <w:sz w:val="18"/>
                </w:rPr>
                <w:t>TR 21.900</w:t>
              </w:r>
            </w:hyperlink>
            <w:r w:rsidRPr="00BB178A">
              <w:rPr>
                <w:noProof/>
                <w:sz w:val="18"/>
              </w:rPr>
              <w:t>.</w:t>
            </w:r>
          </w:p>
        </w:tc>
        <w:tc>
          <w:tcPr>
            <w:tcW w:w="3120" w:type="dxa"/>
            <w:gridSpan w:val="2"/>
            <w:tcBorders>
              <w:bottom w:val="single" w:sz="4" w:space="0" w:color="auto"/>
              <w:right w:val="single" w:sz="4" w:space="0" w:color="auto"/>
            </w:tcBorders>
          </w:tcPr>
          <w:p w14:paraId="580618C1" w14:textId="77777777" w:rsidR="00C77263" w:rsidRPr="00BB178A" w:rsidRDefault="00C77263" w:rsidP="003375E5">
            <w:pPr>
              <w:pStyle w:val="CRCoverPage"/>
              <w:tabs>
                <w:tab w:val="left" w:pos="950"/>
              </w:tabs>
              <w:spacing w:after="0"/>
              <w:ind w:left="241" w:hanging="241"/>
              <w:rPr>
                <w:i/>
                <w:noProof/>
                <w:sz w:val="18"/>
              </w:rPr>
            </w:pPr>
            <w:r w:rsidRPr="00BB178A">
              <w:rPr>
                <w:i/>
                <w:noProof/>
                <w:sz w:val="18"/>
              </w:rPr>
              <w:t xml:space="preserve">Use </w:t>
            </w:r>
            <w:r w:rsidRPr="00BB178A">
              <w:rPr>
                <w:i/>
                <w:noProof/>
                <w:sz w:val="18"/>
                <w:u w:val="single"/>
              </w:rPr>
              <w:t>one</w:t>
            </w:r>
            <w:r w:rsidRPr="00BB178A">
              <w:rPr>
                <w:i/>
                <w:noProof/>
                <w:sz w:val="18"/>
              </w:rPr>
              <w:t xml:space="preserve"> of the following releases:</w:t>
            </w:r>
            <w:r w:rsidRPr="00BB178A">
              <w:rPr>
                <w:i/>
                <w:noProof/>
                <w:sz w:val="18"/>
              </w:rPr>
              <w:br/>
              <w:t>Rel-8</w:t>
            </w:r>
            <w:r w:rsidRPr="00BB178A">
              <w:rPr>
                <w:i/>
                <w:noProof/>
                <w:sz w:val="18"/>
              </w:rPr>
              <w:tab/>
              <w:t>(Release 8)</w:t>
            </w:r>
            <w:r w:rsidRPr="00BB178A">
              <w:rPr>
                <w:i/>
                <w:noProof/>
                <w:sz w:val="18"/>
              </w:rPr>
              <w:br/>
              <w:t>Rel-9</w:t>
            </w:r>
            <w:r w:rsidRPr="00BB178A">
              <w:rPr>
                <w:i/>
                <w:noProof/>
                <w:sz w:val="18"/>
              </w:rPr>
              <w:tab/>
              <w:t>(Release 9)</w:t>
            </w:r>
            <w:r w:rsidRPr="00BB178A">
              <w:rPr>
                <w:i/>
                <w:noProof/>
                <w:sz w:val="18"/>
              </w:rPr>
              <w:br/>
              <w:t>Rel-10</w:t>
            </w:r>
            <w:r w:rsidRPr="00BB178A">
              <w:rPr>
                <w:i/>
                <w:noProof/>
                <w:sz w:val="18"/>
              </w:rPr>
              <w:tab/>
              <w:t>(Release 10)</w:t>
            </w:r>
            <w:r w:rsidRPr="00BB178A">
              <w:rPr>
                <w:i/>
                <w:noProof/>
                <w:sz w:val="18"/>
              </w:rPr>
              <w:br/>
              <w:t>Rel-11</w:t>
            </w:r>
            <w:r w:rsidRPr="00BB178A">
              <w:rPr>
                <w:i/>
                <w:noProof/>
                <w:sz w:val="18"/>
              </w:rPr>
              <w:tab/>
              <w:t>(Release 11)</w:t>
            </w:r>
            <w:r w:rsidRPr="00BB178A">
              <w:rPr>
                <w:i/>
                <w:noProof/>
                <w:sz w:val="18"/>
              </w:rPr>
              <w:br/>
              <w:t>…</w:t>
            </w:r>
            <w:r w:rsidRPr="00BB178A">
              <w:rPr>
                <w:i/>
                <w:noProof/>
                <w:sz w:val="18"/>
              </w:rPr>
              <w:br/>
              <w:t>Rel-17</w:t>
            </w:r>
            <w:r w:rsidRPr="00BB178A">
              <w:rPr>
                <w:i/>
                <w:noProof/>
                <w:sz w:val="18"/>
              </w:rPr>
              <w:tab/>
              <w:t>(Release 17)</w:t>
            </w:r>
            <w:r w:rsidRPr="00BB178A">
              <w:rPr>
                <w:i/>
                <w:noProof/>
                <w:sz w:val="18"/>
              </w:rPr>
              <w:br/>
              <w:t>Rel-18</w:t>
            </w:r>
            <w:r w:rsidRPr="00BB178A">
              <w:rPr>
                <w:i/>
                <w:noProof/>
                <w:sz w:val="18"/>
              </w:rPr>
              <w:tab/>
              <w:t>(Release 18)</w:t>
            </w:r>
            <w:r w:rsidRPr="00BB178A">
              <w:rPr>
                <w:i/>
                <w:noProof/>
                <w:sz w:val="18"/>
              </w:rPr>
              <w:br/>
              <w:t>Rel-19</w:t>
            </w:r>
            <w:r w:rsidRPr="00BB178A">
              <w:rPr>
                <w:i/>
                <w:noProof/>
                <w:sz w:val="18"/>
              </w:rPr>
              <w:tab/>
              <w:t xml:space="preserve">(Release 19) </w:t>
            </w:r>
            <w:r w:rsidRPr="00BB178A">
              <w:rPr>
                <w:i/>
                <w:noProof/>
                <w:sz w:val="18"/>
              </w:rPr>
              <w:br/>
              <w:t>Rel-20</w:t>
            </w:r>
            <w:r w:rsidRPr="00BB178A">
              <w:rPr>
                <w:i/>
                <w:noProof/>
                <w:sz w:val="18"/>
              </w:rPr>
              <w:tab/>
              <w:t>(Release 20)</w:t>
            </w:r>
          </w:p>
        </w:tc>
      </w:tr>
      <w:tr w:rsidR="00C77263" w:rsidRPr="00BB178A" w14:paraId="18D4E3C4" w14:textId="77777777" w:rsidTr="003375E5">
        <w:tc>
          <w:tcPr>
            <w:tcW w:w="1843" w:type="dxa"/>
          </w:tcPr>
          <w:p w14:paraId="32253F6A" w14:textId="77777777" w:rsidR="00C77263" w:rsidRPr="00BB178A" w:rsidRDefault="00C77263" w:rsidP="003375E5">
            <w:pPr>
              <w:pStyle w:val="CRCoverPage"/>
              <w:spacing w:after="0"/>
              <w:rPr>
                <w:b/>
                <w:i/>
                <w:noProof/>
                <w:sz w:val="8"/>
                <w:szCs w:val="8"/>
              </w:rPr>
            </w:pPr>
          </w:p>
        </w:tc>
        <w:tc>
          <w:tcPr>
            <w:tcW w:w="7797" w:type="dxa"/>
            <w:gridSpan w:val="10"/>
          </w:tcPr>
          <w:p w14:paraId="59FEA38B" w14:textId="77777777" w:rsidR="00C77263" w:rsidRPr="00BB178A" w:rsidRDefault="00C77263" w:rsidP="003375E5">
            <w:pPr>
              <w:pStyle w:val="CRCoverPage"/>
              <w:spacing w:after="0"/>
              <w:rPr>
                <w:noProof/>
                <w:sz w:val="8"/>
                <w:szCs w:val="8"/>
              </w:rPr>
            </w:pPr>
          </w:p>
        </w:tc>
      </w:tr>
      <w:tr w:rsidR="00B00CD8" w:rsidRPr="00BB178A" w14:paraId="6E205205" w14:textId="77777777" w:rsidTr="003375E5">
        <w:tc>
          <w:tcPr>
            <w:tcW w:w="2694" w:type="dxa"/>
            <w:gridSpan w:val="2"/>
            <w:tcBorders>
              <w:top w:val="single" w:sz="4" w:space="0" w:color="auto"/>
              <w:left w:val="single" w:sz="4" w:space="0" w:color="auto"/>
            </w:tcBorders>
          </w:tcPr>
          <w:p w14:paraId="3A3288A1" w14:textId="77777777" w:rsidR="00B00CD8" w:rsidRPr="00BB178A" w:rsidRDefault="00B00CD8" w:rsidP="00B00CD8">
            <w:pPr>
              <w:pStyle w:val="CRCoverPage"/>
              <w:tabs>
                <w:tab w:val="right" w:pos="2184"/>
              </w:tabs>
              <w:spacing w:after="0"/>
              <w:rPr>
                <w:b/>
                <w:i/>
                <w:noProof/>
              </w:rPr>
            </w:pPr>
            <w:r w:rsidRPr="00BB178A">
              <w:rPr>
                <w:b/>
                <w:i/>
                <w:noProof/>
              </w:rPr>
              <w:t>Reason for change:</w:t>
            </w:r>
          </w:p>
        </w:tc>
        <w:tc>
          <w:tcPr>
            <w:tcW w:w="6946" w:type="dxa"/>
            <w:gridSpan w:val="9"/>
            <w:tcBorders>
              <w:top w:val="single" w:sz="4" w:space="0" w:color="auto"/>
              <w:right w:val="single" w:sz="4" w:space="0" w:color="auto"/>
            </w:tcBorders>
            <w:shd w:val="pct30" w:color="FFFF00" w:fill="auto"/>
          </w:tcPr>
          <w:p w14:paraId="3FB06BB2" w14:textId="40A0F0A0" w:rsidR="00B00CD8" w:rsidRPr="00BB178A" w:rsidRDefault="00B00CD8" w:rsidP="00B00CD8">
            <w:pPr>
              <w:pStyle w:val="CRCoverPage"/>
              <w:spacing w:after="0"/>
              <w:ind w:left="100"/>
              <w:rPr>
                <w:noProof/>
              </w:rPr>
            </w:pPr>
            <w:r w:rsidRPr="00BB178A">
              <w:rPr>
                <w:noProof/>
              </w:rPr>
              <w:t>Test cases for LTM are missing.</w:t>
            </w:r>
          </w:p>
        </w:tc>
      </w:tr>
      <w:tr w:rsidR="00B00CD8" w:rsidRPr="00BB178A" w14:paraId="27F34A25" w14:textId="77777777" w:rsidTr="003375E5">
        <w:tc>
          <w:tcPr>
            <w:tcW w:w="2694" w:type="dxa"/>
            <w:gridSpan w:val="2"/>
            <w:tcBorders>
              <w:left w:val="single" w:sz="4" w:space="0" w:color="auto"/>
            </w:tcBorders>
          </w:tcPr>
          <w:p w14:paraId="68F77928" w14:textId="77777777" w:rsidR="00B00CD8" w:rsidRPr="00BB178A" w:rsidRDefault="00B00CD8" w:rsidP="00B00CD8">
            <w:pPr>
              <w:pStyle w:val="CRCoverPage"/>
              <w:spacing w:after="0"/>
              <w:rPr>
                <w:b/>
                <w:i/>
                <w:noProof/>
                <w:sz w:val="8"/>
                <w:szCs w:val="8"/>
              </w:rPr>
            </w:pPr>
          </w:p>
        </w:tc>
        <w:tc>
          <w:tcPr>
            <w:tcW w:w="6946" w:type="dxa"/>
            <w:gridSpan w:val="9"/>
            <w:tcBorders>
              <w:right w:val="single" w:sz="4" w:space="0" w:color="auto"/>
            </w:tcBorders>
          </w:tcPr>
          <w:p w14:paraId="78EFF0BC" w14:textId="77777777" w:rsidR="00B00CD8" w:rsidRPr="00BB178A" w:rsidRDefault="00B00CD8" w:rsidP="00B00CD8">
            <w:pPr>
              <w:pStyle w:val="CRCoverPage"/>
              <w:spacing w:after="0"/>
              <w:rPr>
                <w:noProof/>
                <w:sz w:val="8"/>
                <w:szCs w:val="8"/>
              </w:rPr>
            </w:pPr>
          </w:p>
        </w:tc>
      </w:tr>
      <w:tr w:rsidR="00B00CD8" w:rsidRPr="00BB178A" w14:paraId="30361C34" w14:textId="77777777" w:rsidTr="003375E5">
        <w:tc>
          <w:tcPr>
            <w:tcW w:w="2694" w:type="dxa"/>
            <w:gridSpan w:val="2"/>
            <w:tcBorders>
              <w:left w:val="single" w:sz="4" w:space="0" w:color="auto"/>
            </w:tcBorders>
          </w:tcPr>
          <w:p w14:paraId="3B702C02" w14:textId="77777777" w:rsidR="00B00CD8" w:rsidRPr="00BB178A" w:rsidRDefault="00B00CD8" w:rsidP="00B00CD8">
            <w:pPr>
              <w:pStyle w:val="CRCoverPage"/>
              <w:tabs>
                <w:tab w:val="right" w:pos="2184"/>
              </w:tabs>
              <w:spacing w:after="0"/>
              <w:rPr>
                <w:b/>
                <w:i/>
                <w:noProof/>
              </w:rPr>
            </w:pPr>
            <w:r w:rsidRPr="00BB178A">
              <w:rPr>
                <w:b/>
                <w:i/>
                <w:noProof/>
              </w:rPr>
              <w:t>Summary of change:</w:t>
            </w:r>
          </w:p>
        </w:tc>
        <w:tc>
          <w:tcPr>
            <w:tcW w:w="6946" w:type="dxa"/>
            <w:gridSpan w:val="9"/>
            <w:tcBorders>
              <w:right w:val="single" w:sz="4" w:space="0" w:color="auto"/>
            </w:tcBorders>
            <w:shd w:val="pct30" w:color="FFFF00" w:fill="auto"/>
          </w:tcPr>
          <w:p w14:paraId="793BEE15" w14:textId="77777777" w:rsidR="00B00CD8" w:rsidRPr="00BB178A" w:rsidRDefault="00B00CD8" w:rsidP="00B00CD8">
            <w:pPr>
              <w:pStyle w:val="CRCoverPage"/>
              <w:spacing w:after="0"/>
              <w:ind w:left="100"/>
              <w:rPr>
                <w:noProof/>
              </w:rPr>
            </w:pPr>
            <w:r w:rsidRPr="00BB178A">
              <w:rPr>
                <w:noProof/>
              </w:rPr>
              <w:t>Addition of some of the LTM cell switch delay test cases:</w:t>
            </w:r>
          </w:p>
          <w:p w14:paraId="29001C74" w14:textId="328256E7" w:rsidR="00BB178A" w:rsidRPr="00BB178A" w:rsidRDefault="00B00CD8" w:rsidP="00BB178A">
            <w:pPr>
              <w:pStyle w:val="CRCoverPage"/>
              <w:numPr>
                <w:ilvl w:val="0"/>
                <w:numId w:val="10"/>
              </w:numPr>
              <w:spacing w:after="0"/>
            </w:pPr>
            <w:r w:rsidRPr="00BB178A">
              <w:t>A.6.3.y.</w:t>
            </w:r>
            <w:r w:rsidR="00600531">
              <w:t>3</w:t>
            </w:r>
            <w:r w:rsidRPr="00BB178A">
              <w:t xml:space="preserve"> </w:t>
            </w:r>
            <w:r w:rsidRPr="00BB178A">
              <w:rPr>
                <w:snapToGrid w:val="0"/>
                <w:lang w:eastAsia="en-GB"/>
              </w:rPr>
              <w:t>Int</w:t>
            </w:r>
            <w:r w:rsidR="00600531">
              <w:rPr>
                <w:snapToGrid w:val="0"/>
                <w:lang w:eastAsia="en-GB"/>
              </w:rPr>
              <w:t>er</w:t>
            </w:r>
            <w:r w:rsidRPr="00BB178A">
              <w:rPr>
                <w:snapToGrid w:val="0"/>
                <w:lang w:eastAsia="en-GB"/>
              </w:rPr>
              <w:t xml:space="preserve">-frequency RACH-based LTM </w:t>
            </w:r>
            <w:proofErr w:type="spellStart"/>
            <w:r w:rsidRPr="00BB178A">
              <w:rPr>
                <w:snapToGrid w:val="0"/>
                <w:lang w:eastAsia="en-GB"/>
              </w:rPr>
              <w:t>PSCell</w:t>
            </w:r>
            <w:proofErr w:type="spellEnd"/>
            <w:r w:rsidRPr="00BB178A">
              <w:rPr>
                <w:snapToGrid w:val="0"/>
                <w:lang w:eastAsia="en-GB"/>
              </w:rPr>
              <w:t xml:space="preserve"> switch from FR1 to FR1</w:t>
            </w:r>
          </w:p>
          <w:p w14:paraId="595515E7" w14:textId="22E04510" w:rsidR="00B00CD8" w:rsidRPr="00BB178A" w:rsidRDefault="00D72558" w:rsidP="00BB178A">
            <w:pPr>
              <w:pStyle w:val="CRCoverPage"/>
              <w:numPr>
                <w:ilvl w:val="0"/>
                <w:numId w:val="10"/>
              </w:numPr>
              <w:spacing w:after="0"/>
            </w:pPr>
            <w:r>
              <w:t>A.7.3.x.3</w:t>
            </w:r>
            <w:r w:rsidR="00B00CD8" w:rsidRPr="00BB178A">
              <w:t xml:space="preserve"> </w:t>
            </w:r>
            <w:r w:rsidR="00B00CD8" w:rsidRPr="00BB178A">
              <w:rPr>
                <w:snapToGrid w:val="0"/>
                <w:lang w:eastAsia="en-GB"/>
              </w:rPr>
              <w:t xml:space="preserve">Intra-frequency RACH-less LTM </w:t>
            </w:r>
            <w:proofErr w:type="spellStart"/>
            <w:r w:rsidR="00B00CD8" w:rsidRPr="00BB178A">
              <w:rPr>
                <w:snapToGrid w:val="0"/>
                <w:lang w:eastAsia="en-GB"/>
              </w:rPr>
              <w:t>PCell</w:t>
            </w:r>
            <w:proofErr w:type="spellEnd"/>
            <w:r w:rsidR="00B00CD8" w:rsidRPr="00BB178A">
              <w:rPr>
                <w:snapToGrid w:val="0"/>
                <w:lang w:eastAsia="en-GB"/>
              </w:rPr>
              <w:t xml:space="preserve"> switch from FR2 to FR2</w:t>
            </w:r>
          </w:p>
        </w:tc>
      </w:tr>
      <w:tr w:rsidR="00B00CD8" w:rsidRPr="00BB178A" w14:paraId="222FB0B8" w14:textId="77777777" w:rsidTr="003375E5">
        <w:tc>
          <w:tcPr>
            <w:tcW w:w="2694" w:type="dxa"/>
            <w:gridSpan w:val="2"/>
            <w:tcBorders>
              <w:left w:val="single" w:sz="4" w:space="0" w:color="auto"/>
            </w:tcBorders>
          </w:tcPr>
          <w:p w14:paraId="26E4D634" w14:textId="77777777" w:rsidR="00B00CD8" w:rsidRPr="00BB178A" w:rsidRDefault="00B00CD8" w:rsidP="00B00CD8">
            <w:pPr>
              <w:pStyle w:val="CRCoverPage"/>
              <w:spacing w:after="0"/>
              <w:rPr>
                <w:b/>
                <w:i/>
                <w:noProof/>
                <w:sz w:val="8"/>
                <w:szCs w:val="8"/>
              </w:rPr>
            </w:pPr>
          </w:p>
        </w:tc>
        <w:tc>
          <w:tcPr>
            <w:tcW w:w="6946" w:type="dxa"/>
            <w:gridSpan w:val="9"/>
            <w:tcBorders>
              <w:right w:val="single" w:sz="4" w:space="0" w:color="auto"/>
            </w:tcBorders>
          </w:tcPr>
          <w:p w14:paraId="33FA3E2A" w14:textId="77777777" w:rsidR="00B00CD8" w:rsidRPr="00BB178A" w:rsidRDefault="00B00CD8" w:rsidP="00B00CD8">
            <w:pPr>
              <w:pStyle w:val="CRCoverPage"/>
              <w:spacing w:after="0"/>
              <w:rPr>
                <w:noProof/>
                <w:sz w:val="8"/>
                <w:szCs w:val="8"/>
              </w:rPr>
            </w:pPr>
          </w:p>
        </w:tc>
      </w:tr>
      <w:tr w:rsidR="00B00CD8" w:rsidRPr="00BB178A" w14:paraId="67BD9A4B" w14:textId="77777777" w:rsidTr="003375E5">
        <w:tc>
          <w:tcPr>
            <w:tcW w:w="2694" w:type="dxa"/>
            <w:gridSpan w:val="2"/>
            <w:tcBorders>
              <w:left w:val="single" w:sz="4" w:space="0" w:color="auto"/>
              <w:bottom w:val="single" w:sz="4" w:space="0" w:color="auto"/>
            </w:tcBorders>
          </w:tcPr>
          <w:p w14:paraId="1A9B460F" w14:textId="77777777" w:rsidR="00B00CD8" w:rsidRPr="00BB178A" w:rsidRDefault="00B00CD8" w:rsidP="00B00CD8">
            <w:pPr>
              <w:pStyle w:val="CRCoverPage"/>
              <w:tabs>
                <w:tab w:val="right" w:pos="2184"/>
              </w:tabs>
              <w:spacing w:after="0"/>
              <w:rPr>
                <w:b/>
                <w:i/>
                <w:noProof/>
              </w:rPr>
            </w:pPr>
            <w:r w:rsidRPr="00BB17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DB5E4D" w14:textId="2F631863" w:rsidR="00B00CD8" w:rsidRPr="00BB178A" w:rsidRDefault="00B00CD8" w:rsidP="00B00CD8">
            <w:pPr>
              <w:pStyle w:val="CRCoverPage"/>
              <w:spacing w:after="0"/>
              <w:ind w:left="100"/>
              <w:rPr>
                <w:noProof/>
              </w:rPr>
            </w:pPr>
            <w:r w:rsidRPr="00BB178A">
              <w:rPr>
                <w:noProof/>
              </w:rPr>
              <w:t>LTM cell switch delay for these scenarios is not tested.</w:t>
            </w:r>
          </w:p>
        </w:tc>
      </w:tr>
      <w:tr w:rsidR="00C77263" w:rsidRPr="00BB178A" w14:paraId="1C905959" w14:textId="77777777" w:rsidTr="003375E5">
        <w:tc>
          <w:tcPr>
            <w:tcW w:w="2694" w:type="dxa"/>
            <w:gridSpan w:val="2"/>
          </w:tcPr>
          <w:p w14:paraId="6FD525C8" w14:textId="77777777" w:rsidR="00C77263" w:rsidRPr="00BB178A" w:rsidRDefault="00C77263" w:rsidP="003375E5">
            <w:pPr>
              <w:pStyle w:val="CRCoverPage"/>
              <w:spacing w:after="0"/>
              <w:rPr>
                <w:b/>
                <w:i/>
                <w:noProof/>
                <w:sz w:val="8"/>
                <w:szCs w:val="8"/>
              </w:rPr>
            </w:pPr>
          </w:p>
        </w:tc>
        <w:tc>
          <w:tcPr>
            <w:tcW w:w="6946" w:type="dxa"/>
            <w:gridSpan w:val="9"/>
          </w:tcPr>
          <w:p w14:paraId="5F175121" w14:textId="77777777" w:rsidR="00C77263" w:rsidRPr="00BB178A" w:rsidRDefault="00C77263" w:rsidP="003375E5">
            <w:pPr>
              <w:pStyle w:val="CRCoverPage"/>
              <w:spacing w:after="0"/>
              <w:rPr>
                <w:noProof/>
                <w:sz w:val="8"/>
                <w:szCs w:val="8"/>
              </w:rPr>
            </w:pPr>
          </w:p>
        </w:tc>
      </w:tr>
      <w:tr w:rsidR="00C77263" w:rsidRPr="00BB178A" w14:paraId="6F7FEFBD" w14:textId="77777777" w:rsidTr="003375E5">
        <w:tc>
          <w:tcPr>
            <w:tcW w:w="2694" w:type="dxa"/>
            <w:gridSpan w:val="2"/>
            <w:tcBorders>
              <w:top w:val="single" w:sz="4" w:space="0" w:color="auto"/>
              <w:left w:val="single" w:sz="4" w:space="0" w:color="auto"/>
            </w:tcBorders>
          </w:tcPr>
          <w:p w14:paraId="68C0768F" w14:textId="77777777" w:rsidR="00C77263" w:rsidRPr="00BB178A" w:rsidRDefault="00C77263" w:rsidP="003375E5">
            <w:pPr>
              <w:pStyle w:val="CRCoverPage"/>
              <w:tabs>
                <w:tab w:val="right" w:pos="2184"/>
              </w:tabs>
              <w:spacing w:after="0"/>
              <w:rPr>
                <w:b/>
                <w:i/>
                <w:noProof/>
              </w:rPr>
            </w:pPr>
            <w:r w:rsidRPr="00BB178A">
              <w:rPr>
                <w:b/>
                <w:i/>
                <w:noProof/>
              </w:rPr>
              <w:t>Clauses affected:</w:t>
            </w:r>
          </w:p>
        </w:tc>
        <w:tc>
          <w:tcPr>
            <w:tcW w:w="6946" w:type="dxa"/>
            <w:gridSpan w:val="9"/>
            <w:tcBorders>
              <w:top w:val="single" w:sz="4" w:space="0" w:color="auto"/>
              <w:right w:val="single" w:sz="4" w:space="0" w:color="auto"/>
            </w:tcBorders>
            <w:shd w:val="pct30" w:color="FFFF00" w:fill="auto"/>
          </w:tcPr>
          <w:p w14:paraId="3A9133E0" w14:textId="184FF0E0" w:rsidR="00C77263" w:rsidRPr="00BB178A" w:rsidRDefault="0081068B" w:rsidP="003375E5">
            <w:pPr>
              <w:pStyle w:val="CRCoverPage"/>
              <w:spacing w:after="0"/>
              <w:ind w:left="100"/>
              <w:rPr>
                <w:noProof/>
              </w:rPr>
            </w:pPr>
            <w:r w:rsidRPr="00BB178A">
              <w:rPr>
                <w:noProof/>
              </w:rPr>
              <w:t xml:space="preserve">New </w:t>
            </w:r>
            <w:r w:rsidRPr="00BB178A">
              <w:t>A.6.3.y.</w:t>
            </w:r>
            <w:r w:rsidR="00600531">
              <w:t>3</w:t>
            </w:r>
            <w:r w:rsidRPr="00BB178A">
              <w:t xml:space="preserve"> and </w:t>
            </w:r>
            <w:r w:rsidR="00D72558">
              <w:t>A.7.3.x.3</w:t>
            </w:r>
          </w:p>
        </w:tc>
      </w:tr>
      <w:tr w:rsidR="00C77263" w:rsidRPr="00BB178A" w14:paraId="436977DB" w14:textId="77777777" w:rsidTr="003375E5">
        <w:tc>
          <w:tcPr>
            <w:tcW w:w="2694" w:type="dxa"/>
            <w:gridSpan w:val="2"/>
            <w:tcBorders>
              <w:left w:val="single" w:sz="4" w:space="0" w:color="auto"/>
            </w:tcBorders>
          </w:tcPr>
          <w:p w14:paraId="1A1D1DEC" w14:textId="77777777" w:rsidR="00C77263" w:rsidRPr="00BB178A" w:rsidRDefault="00C77263" w:rsidP="003375E5">
            <w:pPr>
              <w:pStyle w:val="CRCoverPage"/>
              <w:spacing w:after="0"/>
              <w:rPr>
                <w:b/>
                <w:i/>
                <w:noProof/>
                <w:sz w:val="8"/>
                <w:szCs w:val="8"/>
              </w:rPr>
            </w:pPr>
          </w:p>
        </w:tc>
        <w:tc>
          <w:tcPr>
            <w:tcW w:w="6946" w:type="dxa"/>
            <w:gridSpan w:val="9"/>
            <w:tcBorders>
              <w:right w:val="single" w:sz="4" w:space="0" w:color="auto"/>
            </w:tcBorders>
          </w:tcPr>
          <w:p w14:paraId="6A11AEBD" w14:textId="77777777" w:rsidR="00C77263" w:rsidRPr="00BB178A" w:rsidRDefault="00C77263" w:rsidP="003375E5">
            <w:pPr>
              <w:pStyle w:val="CRCoverPage"/>
              <w:spacing w:after="0"/>
              <w:rPr>
                <w:noProof/>
                <w:sz w:val="8"/>
                <w:szCs w:val="8"/>
              </w:rPr>
            </w:pPr>
          </w:p>
        </w:tc>
      </w:tr>
      <w:tr w:rsidR="00C77263" w:rsidRPr="00BB178A" w14:paraId="13BF92C5" w14:textId="77777777" w:rsidTr="003375E5">
        <w:tc>
          <w:tcPr>
            <w:tcW w:w="2694" w:type="dxa"/>
            <w:gridSpan w:val="2"/>
            <w:tcBorders>
              <w:left w:val="single" w:sz="4" w:space="0" w:color="auto"/>
            </w:tcBorders>
          </w:tcPr>
          <w:p w14:paraId="4027D550" w14:textId="77777777" w:rsidR="00C77263" w:rsidRPr="00BB178A" w:rsidRDefault="00C77263" w:rsidP="00337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2F4636" w14:textId="77777777" w:rsidR="00C77263" w:rsidRPr="00BB178A" w:rsidRDefault="00C77263" w:rsidP="003375E5">
            <w:pPr>
              <w:pStyle w:val="CRCoverPage"/>
              <w:spacing w:after="0"/>
              <w:jc w:val="center"/>
              <w:rPr>
                <w:b/>
                <w:caps/>
                <w:noProof/>
              </w:rPr>
            </w:pPr>
            <w:r w:rsidRPr="00BB17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A571E3" w14:textId="77777777" w:rsidR="00C77263" w:rsidRPr="00BB178A" w:rsidRDefault="00C77263" w:rsidP="003375E5">
            <w:pPr>
              <w:pStyle w:val="CRCoverPage"/>
              <w:spacing w:after="0"/>
              <w:jc w:val="center"/>
              <w:rPr>
                <w:b/>
                <w:caps/>
                <w:noProof/>
              </w:rPr>
            </w:pPr>
            <w:r w:rsidRPr="00BB178A">
              <w:rPr>
                <w:b/>
                <w:caps/>
                <w:noProof/>
              </w:rPr>
              <w:t>N</w:t>
            </w:r>
          </w:p>
        </w:tc>
        <w:tc>
          <w:tcPr>
            <w:tcW w:w="2977" w:type="dxa"/>
            <w:gridSpan w:val="4"/>
          </w:tcPr>
          <w:p w14:paraId="010EFD5E" w14:textId="77777777" w:rsidR="00C77263" w:rsidRPr="00BB178A" w:rsidRDefault="00C77263" w:rsidP="003375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AA1D7" w14:textId="77777777" w:rsidR="00C77263" w:rsidRPr="00BB178A" w:rsidRDefault="00C77263" w:rsidP="003375E5">
            <w:pPr>
              <w:pStyle w:val="CRCoverPage"/>
              <w:spacing w:after="0"/>
              <w:ind w:left="99"/>
              <w:rPr>
                <w:noProof/>
              </w:rPr>
            </w:pPr>
          </w:p>
        </w:tc>
      </w:tr>
      <w:tr w:rsidR="00C77263" w:rsidRPr="00BB178A" w14:paraId="23A6E271" w14:textId="77777777" w:rsidTr="003375E5">
        <w:tc>
          <w:tcPr>
            <w:tcW w:w="2694" w:type="dxa"/>
            <w:gridSpan w:val="2"/>
            <w:tcBorders>
              <w:left w:val="single" w:sz="4" w:space="0" w:color="auto"/>
            </w:tcBorders>
          </w:tcPr>
          <w:p w14:paraId="376E5075" w14:textId="77777777" w:rsidR="00C77263" w:rsidRPr="00BB178A" w:rsidRDefault="00C77263" w:rsidP="003375E5">
            <w:pPr>
              <w:pStyle w:val="CRCoverPage"/>
              <w:tabs>
                <w:tab w:val="right" w:pos="2184"/>
              </w:tabs>
              <w:spacing w:after="0"/>
              <w:rPr>
                <w:b/>
                <w:i/>
                <w:noProof/>
              </w:rPr>
            </w:pPr>
            <w:r w:rsidRPr="00BB17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115785" w14:textId="77777777" w:rsidR="00C77263" w:rsidRPr="00BB178A" w:rsidRDefault="00C77263"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759F1" w14:textId="77777777" w:rsidR="00C77263" w:rsidRPr="00BB178A" w:rsidRDefault="00C77263" w:rsidP="003375E5">
            <w:pPr>
              <w:pStyle w:val="CRCoverPage"/>
              <w:spacing w:after="0"/>
              <w:jc w:val="center"/>
              <w:rPr>
                <w:b/>
                <w:caps/>
                <w:noProof/>
              </w:rPr>
            </w:pPr>
          </w:p>
        </w:tc>
        <w:tc>
          <w:tcPr>
            <w:tcW w:w="2977" w:type="dxa"/>
            <w:gridSpan w:val="4"/>
          </w:tcPr>
          <w:p w14:paraId="2422371D" w14:textId="77777777" w:rsidR="00C77263" w:rsidRPr="00BB178A" w:rsidRDefault="00C77263" w:rsidP="003375E5">
            <w:pPr>
              <w:pStyle w:val="CRCoverPage"/>
              <w:tabs>
                <w:tab w:val="right" w:pos="2893"/>
              </w:tabs>
              <w:spacing w:after="0"/>
              <w:rPr>
                <w:noProof/>
              </w:rPr>
            </w:pPr>
            <w:r w:rsidRPr="00BB178A">
              <w:rPr>
                <w:noProof/>
              </w:rPr>
              <w:t xml:space="preserve"> Other core specifications</w:t>
            </w:r>
            <w:r w:rsidRPr="00BB178A">
              <w:rPr>
                <w:noProof/>
              </w:rPr>
              <w:tab/>
            </w:r>
          </w:p>
        </w:tc>
        <w:tc>
          <w:tcPr>
            <w:tcW w:w="3401" w:type="dxa"/>
            <w:gridSpan w:val="3"/>
            <w:tcBorders>
              <w:right w:val="single" w:sz="4" w:space="0" w:color="auto"/>
            </w:tcBorders>
            <w:shd w:val="pct30" w:color="FFFF00" w:fill="auto"/>
          </w:tcPr>
          <w:p w14:paraId="4FA90EBA" w14:textId="77777777" w:rsidR="00C77263" w:rsidRPr="00BB178A" w:rsidRDefault="00C77263" w:rsidP="003375E5">
            <w:pPr>
              <w:pStyle w:val="CRCoverPage"/>
              <w:spacing w:after="0"/>
              <w:ind w:left="99"/>
              <w:rPr>
                <w:noProof/>
              </w:rPr>
            </w:pPr>
            <w:r w:rsidRPr="00BB178A">
              <w:rPr>
                <w:noProof/>
              </w:rPr>
              <w:t xml:space="preserve">TS/TR ... CR ... </w:t>
            </w:r>
          </w:p>
        </w:tc>
      </w:tr>
      <w:tr w:rsidR="00C77263" w:rsidRPr="00BB178A" w14:paraId="3BC9209A" w14:textId="77777777" w:rsidTr="003375E5">
        <w:tc>
          <w:tcPr>
            <w:tcW w:w="2694" w:type="dxa"/>
            <w:gridSpan w:val="2"/>
            <w:tcBorders>
              <w:left w:val="single" w:sz="4" w:space="0" w:color="auto"/>
            </w:tcBorders>
          </w:tcPr>
          <w:p w14:paraId="5449DFF7" w14:textId="77777777" w:rsidR="00C77263" w:rsidRPr="00BB178A" w:rsidRDefault="00C77263" w:rsidP="003375E5">
            <w:pPr>
              <w:pStyle w:val="CRCoverPage"/>
              <w:spacing w:after="0"/>
              <w:rPr>
                <w:b/>
                <w:i/>
                <w:noProof/>
              </w:rPr>
            </w:pPr>
            <w:r w:rsidRPr="00BB17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21FB8B" w14:textId="77777777" w:rsidR="00C77263" w:rsidRPr="00BB178A" w:rsidRDefault="00C77263"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BE426" w14:textId="77777777" w:rsidR="00C77263" w:rsidRPr="00BB178A" w:rsidRDefault="00C77263" w:rsidP="003375E5">
            <w:pPr>
              <w:pStyle w:val="CRCoverPage"/>
              <w:spacing w:after="0"/>
              <w:jc w:val="center"/>
              <w:rPr>
                <w:b/>
                <w:caps/>
                <w:noProof/>
              </w:rPr>
            </w:pPr>
          </w:p>
        </w:tc>
        <w:tc>
          <w:tcPr>
            <w:tcW w:w="2977" w:type="dxa"/>
            <w:gridSpan w:val="4"/>
          </w:tcPr>
          <w:p w14:paraId="662C9225" w14:textId="77777777" w:rsidR="00C77263" w:rsidRPr="00BB178A" w:rsidRDefault="00C77263" w:rsidP="003375E5">
            <w:pPr>
              <w:pStyle w:val="CRCoverPage"/>
              <w:spacing w:after="0"/>
              <w:rPr>
                <w:noProof/>
              </w:rPr>
            </w:pPr>
            <w:r w:rsidRPr="00BB178A">
              <w:rPr>
                <w:noProof/>
              </w:rPr>
              <w:t xml:space="preserve"> Test specifications</w:t>
            </w:r>
          </w:p>
        </w:tc>
        <w:tc>
          <w:tcPr>
            <w:tcW w:w="3401" w:type="dxa"/>
            <w:gridSpan w:val="3"/>
            <w:tcBorders>
              <w:right w:val="single" w:sz="4" w:space="0" w:color="auto"/>
            </w:tcBorders>
            <w:shd w:val="pct30" w:color="FFFF00" w:fill="auto"/>
          </w:tcPr>
          <w:p w14:paraId="56EF7785" w14:textId="77777777" w:rsidR="00C77263" w:rsidRPr="00BB178A" w:rsidRDefault="00C77263" w:rsidP="003375E5">
            <w:pPr>
              <w:pStyle w:val="CRCoverPage"/>
              <w:spacing w:after="0"/>
              <w:ind w:left="99"/>
              <w:rPr>
                <w:noProof/>
              </w:rPr>
            </w:pPr>
            <w:r w:rsidRPr="00BB178A">
              <w:rPr>
                <w:noProof/>
              </w:rPr>
              <w:t xml:space="preserve">TS/TR ... CR ... </w:t>
            </w:r>
          </w:p>
        </w:tc>
      </w:tr>
      <w:tr w:rsidR="00C77263" w:rsidRPr="00BB178A" w14:paraId="4BA7D3DA" w14:textId="77777777" w:rsidTr="003375E5">
        <w:tc>
          <w:tcPr>
            <w:tcW w:w="2694" w:type="dxa"/>
            <w:gridSpan w:val="2"/>
            <w:tcBorders>
              <w:left w:val="single" w:sz="4" w:space="0" w:color="auto"/>
            </w:tcBorders>
          </w:tcPr>
          <w:p w14:paraId="2DF49461" w14:textId="77777777" w:rsidR="00C77263" w:rsidRPr="00BB178A" w:rsidRDefault="00C77263" w:rsidP="003375E5">
            <w:pPr>
              <w:pStyle w:val="CRCoverPage"/>
              <w:spacing w:after="0"/>
              <w:rPr>
                <w:b/>
                <w:i/>
                <w:noProof/>
              </w:rPr>
            </w:pPr>
            <w:r w:rsidRPr="00BB17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D1E50" w14:textId="77777777" w:rsidR="00C77263" w:rsidRPr="00BB178A" w:rsidRDefault="00C77263"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0AB12" w14:textId="77777777" w:rsidR="00C77263" w:rsidRPr="00BB178A" w:rsidRDefault="00C77263" w:rsidP="003375E5">
            <w:pPr>
              <w:pStyle w:val="CRCoverPage"/>
              <w:spacing w:after="0"/>
              <w:jc w:val="center"/>
              <w:rPr>
                <w:b/>
                <w:caps/>
                <w:noProof/>
              </w:rPr>
            </w:pPr>
          </w:p>
        </w:tc>
        <w:tc>
          <w:tcPr>
            <w:tcW w:w="2977" w:type="dxa"/>
            <w:gridSpan w:val="4"/>
          </w:tcPr>
          <w:p w14:paraId="359F9A5F" w14:textId="77777777" w:rsidR="00C77263" w:rsidRPr="00BB178A" w:rsidRDefault="00C77263" w:rsidP="003375E5">
            <w:pPr>
              <w:pStyle w:val="CRCoverPage"/>
              <w:spacing w:after="0"/>
              <w:rPr>
                <w:noProof/>
              </w:rPr>
            </w:pPr>
            <w:r w:rsidRPr="00BB178A">
              <w:rPr>
                <w:noProof/>
              </w:rPr>
              <w:t xml:space="preserve"> O&amp;M Specifications</w:t>
            </w:r>
          </w:p>
        </w:tc>
        <w:tc>
          <w:tcPr>
            <w:tcW w:w="3401" w:type="dxa"/>
            <w:gridSpan w:val="3"/>
            <w:tcBorders>
              <w:right w:val="single" w:sz="4" w:space="0" w:color="auto"/>
            </w:tcBorders>
            <w:shd w:val="pct30" w:color="FFFF00" w:fill="auto"/>
          </w:tcPr>
          <w:p w14:paraId="46F1F744" w14:textId="77777777" w:rsidR="00C77263" w:rsidRPr="00BB178A" w:rsidRDefault="00C77263" w:rsidP="003375E5">
            <w:pPr>
              <w:pStyle w:val="CRCoverPage"/>
              <w:spacing w:after="0"/>
              <w:ind w:left="99"/>
              <w:rPr>
                <w:noProof/>
              </w:rPr>
            </w:pPr>
            <w:r w:rsidRPr="00BB178A">
              <w:rPr>
                <w:noProof/>
              </w:rPr>
              <w:t xml:space="preserve">TS/TR ... CR ... </w:t>
            </w:r>
          </w:p>
        </w:tc>
      </w:tr>
      <w:tr w:rsidR="00C77263" w:rsidRPr="00BB178A" w14:paraId="2E49860C" w14:textId="77777777" w:rsidTr="003375E5">
        <w:tc>
          <w:tcPr>
            <w:tcW w:w="2694" w:type="dxa"/>
            <w:gridSpan w:val="2"/>
            <w:tcBorders>
              <w:left w:val="single" w:sz="4" w:space="0" w:color="auto"/>
            </w:tcBorders>
          </w:tcPr>
          <w:p w14:paraId="00773E79" w14:textId="77777777" w:rsidR="00C77263" w:rsidRPr="00BB178A" w:rsidRDefault="00C77263" w:rsidP="003375E5">
            <w:pPr>
              <w:pStyle w:val="CRCoverPage"/>
              <w:spacing w:after="0"/>
              <w:rPr>
                <w:b/>
                <w:i/>
                <w:noProof/>
              </w:rPr>
            </w:pPr>
          </w:p>
        </w:tc>
        <w:tc>
          <w:tcPr>
            <w:tcW w:w="6946" w:type="dxa"/>
            <w:gridSpan w:val="9"/>
            <w:tcBorders>
              <w:right w:val="single" w:sz="4" w:space="0" w:color="auto"/>
            </w:tcBorders>
          </w:tcPr>
          <w:p w14:paraId="79A44720" w14:textId="77777777" w:rsidR="00C77263" w:rsidRPr="00BB178A" w:rsidRDefault="00C77263" w:rsidP="003375E5">
            <w:pPr>
              <w:pStyle w:val="CRCoverPage"/>
              <w:spacing w:after="0"/>
              <w:rPr>
                <w:noProof/>
              </w:rPr>
            </w:pPr>
          </w:p>
        </w:tc>
      </w:tr>
      <w:tr w:rsidR="00C77263" w:rsidRPr="00BB178A" w14:paraId="5E0ABD5F" w14:textId="77777777" w:rsidTr="003375E5">
        <w:tc>
          <w:tcPr>
            <w:tcW w:w="2694" w:type="dxa"/>
            <w:gridSpan w:val="2"/>
            <w:tcBorders>
              <w:left w:val="single" w:sz="4" w:space="0" w:color="auto"/>
              <w:bottom w:val="single" w:sz="4" w:space="0" w:color="auto"/>
            </w:tcBorders>
          </w:tcPr>
          <w:p w14:paraId="55A83D45" w14:textId="77777777" w:rsidR="00C77263" w:rsidRPr="00BB178A" w:rsidRDefault="00C77263" w:rsidP="003375E5">
            <w:pPr>
              <w:pStyle w:val="CRCoverPage"/>
              <w:tabs>
                <w:tab w:val="right" w:pos="2184"/>
              </w:tabs>
              <w:spacing w:after="0"/>
              <w:rPr>
                <w:b/>
                <w:i/>
                <w:noProof/>
              </w:rPr>
            </w:pPr>
            <w:r w:rsidRPr="00BB178A">
              <w:rPr>
                <w:b/>
                <w:i/>
                <w:noProof/>
              </w:rPr>
              <w:t>Other comments:</w:t>
            </w:r>
          </w:p>
        </w:tc>
        <w:tc>
          <w:tcPr>
            <w:tcW w:w="6946" w:type="dxa"/>
            <w:gridSpan w:val="9"/>
            <w:tcBorders>
              <w:bottom w:val="single" w:sz="4" w:space="0" w:color="auto"/>
              <w:right w:val="single" w:sz="4" w:space="0" w:color="auto"/>
            </w:tcBorders>
            <w:shd w:val="pct30" w:color="FFFF00" w:fill="auto"/>
          </w:tcPr>
          <w:p w14:paraId="324361C6" w14:textId="77777777" w:rsidR="00C77263" w:rsidRPr="00BB178A" w:rsidRDefault="00C77263" w:rsidP="003375E5">
            <w:pPr>
              <w:pStyle w:val="CRCoverPage"/>
              <w:spacing w:after="0"/>
              <w:ind w:left="100"/>
              <w:rPr>
                <w:noProof/>
              </w:rPr>
            </w:pPr>
          </w:p>
        </w:tc>
      </w:tr>
      <w:tr w:rsidR="00C77263" w:rsidRPr="00BB178A" w14:paraId="6B7562D9" w14:textId="77777777" w:rsidTr="003375E5">
        <w:tc>
          <w:tcPr>
            <w:tcW w:w="2694" w:type="dxa"/>
            <w:gridSpan w:val="2"/>
            <w:tcBorders>
              <w:top w:val="single" w:sz="4" w:space="0" w:color="auto"/>
              <w:bottom w:val="single" w:sz="4" w:space="0" w:color="auto"/>
            </w:tcBorders>
          </w:tcPr>
          <w:p w14:paraId="5D0FDA8C" w14:textId="77777777" w:rsidR="00C77263" w:rsidRPr="00BB178A" w:rsidRDefault="00C77263" w:rsidP="00337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40226C" w14:textId="77777777" w:rsidR="00C77263" w:rsidRPr="00BB178A" w:rsidRDefault="00C77263" w:rsidP="003375E5">
            <w:pPr>
              <w:pStyle w:val="CRCoverPage"/>
              <w:spacing w:after="0"/>
              <w:ind w:left="100"/>
              <w:rPr>
                <w:noProof/>
                <w:sz w:val="8"/>
                <w:szCs w:val="8"/>
              </w:rPr>
            </w:pPr>
          </w:p>
        </w:tc>
      </w:tr>
      <w:tr w:rsidR="00C77263" w:rsidRPr="00BB178A" w14:paraId="27A5F23C" w14:textId="77777777" w:rsidTr="003375E5">
        <w:tc>
          <w:tcPr>
            <w:tcW w:w="2694" w:type="dxa"/>
            <w:gridSpan w:val="2"/>
            <w:tcBorders>
              <w:top w:val="single" w:sz="4" w:space="0" w:color="auto"/>
              <w:left w:val="single" w:sz="4" w:space="0" w:color="auto"/>
              <w:bottom w:val="single" w:sz="4" w:space="0" w:color="auto"/>
            </w:tcBorders>
          </w:tcPr>
          <w:p w14:paraId="115E01F7" w14:textId="77777777" w:rsidR="00C77263" w:rsidRPr="00BB178A" w:rsidRDefault="00C77263" w:rsidP="003375E5">
            <w:pPr>
              <w:pStyle w:val="CRCoverPage"/>
              <w:tabs>
                <w:tab w:val="right" w:pos="2184"/>
              </w:tabs>
              <w:spacing w:after="0"/>
              <w:rPr>
                <w:b/>
                <w:i/>
                <w:noProof/>
              </w:rPr>
            </w:pPr>
            <w:r w:rsidRPr="00BB17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7E2031" w14:textId="64977B57" w:rsidR="00C77263" w:rsidRPr="00BB178A" w:rsidRDefault="00600531" w:rsidP="003375E5">
            <w:pPr>
              <w:pStyle w:val="CRCoverPage"/>
              <w:spacing w:after="0"/>
              <w:ind w:left="100"/>
              <w:rPr>
                <w:noProof/>
              </w:rPr>
            </w:pPr>
            <w:r w:rsidRPr="00600531">
              <w:rPr>
                <w:noProof/>
              </w:rPr>
              <w:t>R4-2404790</w:t>
            </w:r>
          </w:p>
        </w:tc>
      </w:tr>
    </w:tbl>
    <w:p w14:paraId="244AB9FF" w14:textId="77777777" w:rsidR="00C77263" w:rsidRPr="00BB178A" w:rsidRDefault="00C77263" w:rsidP="00C77263">
      <w:pPr>
        <w:pStyle w:val="CRCoverPage"/>
        <w:spacing w:after="0"/>
        <w:rPr>
          <w:noProof/>
          <w:sz w:val="8"/>
          <w:szCs w:val="8"/>
        </w:rPr>
      </w:pPr>
    </w:p>
    <w:p w14:paraId="1557EA72" w14:textId="77777777" w:rsidR="00C77263" w:rsidRPr="00BB178A" w:rsidRDefault="00C77263">
      <w:pPr>
        <w:rPr>
          <w:noProof/>
        </w:rPr>
        <w:sectPr w:rsidR="00C77263" w:rsidRPr="00BB178A" w:rsidSect="004D7FE0">
          <w:headerReference w:type="even" r:id="rId15"/>
          <w:footnotePr>
            <w:numRestart w:val="eachSect"/>
          </w:footnotePr>
          <w:pgSz w:w="11907" w:h="16840" w:code="9"/>
          <w:pgMar w:top="1418" w:right="1134" w:bottom="1134" w:left="1134" w:header="680" w:footer="567" w:gutter="0"/>
          <w:cols w:space="720"/>
        </w:sectPr>
      </w:pPr>
    </w:p>
    <w:p w14:paraId="2F42BF8B" w14:textId="6854EC22" w:rsidR="00F250BF" w:rsidRPr="00BB178A" w:rsidRDefault="00F250BF" w:rsidP="00F250BF">
      <w:pPr>
        <w:jc w:val="center"/>
        <w:rPr>
          <w:snapToGrid w:val="0"/>
          <w:color w:val="FF0000"/>
          <w:sz w:val="32"/>
          <w:szCs w:val="32"/>
          <w:lang w:eastAsia="en-GB"/>
        </w:rPr>
      </w:pPr>
      <w:r w:rsidRPr="00BB178A">
        <w:rPr>
          <w:snapToGrid w:val="0"/>
          <w:color w:val="FF0000"/>
          <w:sz w:val="32"/>
          <w:szCs w:val="32"/>
          <w:lang w:eastAsia="en-GB"/>
        </w:rPr>
        <w:lastRenderedPageBreak/>
        <w:t xml:space="preserve">&lt;&lt; Change </w:t>
      </w:r>
      <w:r w:rsidR="00CC7CD3">
        <w:rPr>
          <w:snapToGrid w:val="0"/>
          <w:color w:val="FF0000"/>
          <w:sz w:val="32"/>
          <w:szCs w:val="32"/>
          <w:lang w:eastAsia="en-GB"/>
        </w:rPr>
        <w:t>1</w:t>
      </w:r>
      <w:r w:rsidRPr="00BB178A">
        <w:rPr>
          <w:snapToGrid w:val="0"/>
          <w:color w:val="FF0000"/>
          <w:sz w:val="32"/>
          <w:szCs w:val="32"/>
          <w:lang w:eastAsia="en-GB"/>
        </w:rPr>
        <w:t xml:space="preserve"> &gt;&gt;</w:t>
      </w:r>
    </w:p>
    <w:p w14:paraId="0A3CF68C" w14:textId="77777777" w:rsidR="00537783" w:rsidRDefault="00537783" w:rsidP="00E41ACC">
      <w:pPr>
        <w:spacing w:before="120" w:after="0"/>
        <w:rPr>
          <w:ins w:id="0" w:author="Nokia" w:date="2024-04-19T11:26:00Z"/>
          <w:rFonts w:cs="v4.2.0"/>
        </w:rPr>
      </w:pPr>
    </w:p>
    <w:p w14:paraId="058A3C9B" w14:textId="77777777" w:rsidR="00537783" w:rsidRDefault="00537783" w:rsidP="00537783">
      <w:pPr>
        <w:pStyle w:val="Heading4"/>
        <w:overflowPunct w:val="0"/>
        <w:autoSpaceDE w:val="0"/>
        <w:autoSpaceDN w:val="0"/>
        <w:adjustRightInd w:val="0"/>
        <w:textAlignment w:val="baseline"/>
        <w:rPr>
          <w:ins w:id="1" w:author="Nokia" w:date="2024-04-19T11:26:00Z"/>
          <w:snapToGrid w:val="0"/>
          <w:lang w:eastAsia="en-GB"/>
        </w:rPr>
      </w:pPr>
      <w:ins w:id="2" w:author="Nokia" w:date="2024-04-19T11:26:00Z">
        <w:r w:rsidRPr="00BB178A">
          <w:rPr>
            <w:snapToGrid w:val="0"/>
            <w:lang w:eastAsia="en-GB"/>
          </w:rPr>
          <w:t xml:space="preserve">A.6.3.y.2 RACH-based </w:t>
        </w:r>
        <w:r>
          <w:rPr>
            <w:snapToGrid w:val="0"/>
            <w:lang w:eastAsia="en-GB"/>
          </w:rPr>
          <w:t>i</w:t>
        </w:r>
        <w:r w:rsidRPr="00BB178A">
          <w:rPr>
            <w:snapToGrid w:val="0"/>
            <w:lang w:eastAsia="en-GB"/>
          </w:rPr>
          <w:t xml:space="preserve">ntra-frequency LTM </w:t>
        </w:r>
        <w:proofErr w:type="spellStart"/>
        <w:r w:rsidRPr="00BB178A">
          <w:rPr>
            <w:snapToGrid w:val="0"/>
            <w:lang w:eastAsia="en-GB"/>
          </w:rPr>
          <w:t>PSCell</w:t>
        </w:r>
        <w:proofErr w:type="spellEnd"/>
        <w:r w:rsidRPr="00BB178A">
          <w:rPr>
            <w:snapToGrid w:val="0"/>
            <w:lang w:eastAsia="en-GB"/>
          </w:rPr>
          <w:t xml:space="preserve"> switch from FR1 to FR1</w:t>
        </w:r>
      </w:ins>
    </w:p>
    <w:p w14:paraId="2343A9D4" w14:textId="77777777" w:rsidR="00537783" w:rsidRDefault="00537783" w:rsidP="00537783">
      <w:pPr>
        <w:pStyle w:val="Heading5"/>
        <w:rPr>
          <w:ins w:id="3" w:author="Nokia" w:date="2024-04-19T11:26:00Z"/>
          <w:snapToGrid w:val="0"/>
        </w:rPr>
      </w:pPr>
      <w:ins w:id="4" w:author="Nokia" w:date="2024-04-19T11:26:00Z">
        <w:r>
          <w:rPr>
            <w:snapToGrid w:val="0"/>
          </w:rPr>
          <w:t>A.6.3.y.2.1</w:t>
        </w:r>
        <w:r>
          <w:rPr>
            <w:snapToGrid w:val="0"/>
          </w:rPr>
          <w:tab/>
          <w:t>Test Purpose and Environment</w:t>
        </w:r>
      </w:ins>
    </w:p>
    <w:p w14:paraId="75D6E13C" w14:textId="77777777" w:rsidR="00537783" w:rsidRDefault="00537783" w:rsidP="00537783">
      <w:pPr>
        <w:rPr>
          <w:ins w:id="5" w:author="Nokia" w:date="2024-04-19T11:26:00Z"/>
          <w:rFonts w:cs="v4.2.0"/>
        </w:rPr>
      </w:pPr>
      <w:ins w:id="6" w:author="Nokia" w:date="2024-04-19T11:26:00Z">
        <w:r>
          <w:rPr>
            <w:rFonts w:cs="v4.2.0"/>
          </w:rPr>
          <w:t xml:space="preserve">This test is to verify the intra-frequency RACH based LTM </w:t>
        </w:r>
        <w:proofErr w:type="spellStart"/>
        <w:r>
          <w:rPr>
            <w:rFonts w:cs="v4.2.0"/>
          </w:rPr>
          <w:t>PSCell</w:t>
        </w:r>
        <w:proofErr w:type="spellEnd"/>
        <w:r>
          <w:rPr>
            <w:rFonts w:cs="v4.2.0"/>
          </w:rPr>
          <w:t xml:space="preserve"> switch requirements from NR FR1 to NR FR1 specified in clause </w:t>
        </w:r>
        <w:r>
          <w:rPr>
            <w:lang w:eastAsia="zh-CN"/>
          </w:rPr>
          <w:t>8.20 for both with and without early TCI state activation</w:t>
        </w:r>
        <w:r>
          <w:rPr>
            <w:rFonts w:cs="v4.2.0"/>
          </w:rPr>
          <w:t>.</w:t>
        </w:r>
      </w:ins>
    </w:p>
    <w:p w14:paraId="4F8BB5FA" w14:textId="77777777" w:rsidR="00537783" w:rsidRDefault="00537783" w:rsidP="00537783">
      <w:pPr>
        <w:pStyle w:val="Heading5"/>
        <w:rPr>
          <w:ins w:id="7" w:author="Nokia" w:date="2024-04-19T11:26:00Z"/>
          <w:snapToGrid w:val="0"/>
        </w:rPr>
      </w:pPr>
      <w:ins w:id="8" w:author="Nokia" w:date="2024-04-19T11:26:00Z">
        <w:r>
          <w:rPr>
            <w:snapToGrid w:val="0"/>
          </w:rPr>
          <w:t>A.6.3.y.2.2</w:t>
        </w:r>
        <w:r>
          <w:rPr>
            <w:snapToGrid w:val="0"/>
          </w:rPr>
          <w:tab/>
          <w:t>Test Parameters</w:t>
        </w:r>
      </w:ins>
    </w:p>
    <w:p w14:paraId="3DD12956" w14:textId="77777777" w:rsidR="00537783" w:rsidRDefault="00537783" w:rsidP="00537783">
      <w:pPr>
        <w:rPr>
          <w:ins w:id="9" w:author="Nokia" w:date="2024-04-19T11:26:00Z"/>
        </w:rPr>
      </w:pPr>
      <w:ins w:id="10" w:author="Nokia" w:date="2024-04-19T11:26:00Z">
        <w:r>
          <w:rPr>
            <w:rFonts w:cs="v4.2.0"/>
          </w:rPr>
          <w:t xml:space="preserve">Three cells are deployed in the test, which are FR1 </w:t>
        </w:r>
        <w:proofErr w:type="spellStart"/>
        <w:r>
          <w:rPr>
            <w:rFonts w:cs="v4.2.0"/>
          </w:rPr>
          <w:t>PCell</w:t>
        </w:r>
        <w:proofErr w:type="spellEnd"/>
        <w:r>
          <w:rPr>
            <w:rFonts w:cs="v4.2.0"/>
          </w:rPr>
          <w:t xml:space="preserve"> (Cell 1), FR1 </w:t>
        </w:r>
        <w:proofErr w:type="spellStart"/>
        <w:r>
          <w:rPr>
            <w:rFonts w:cs="v4.2.0"/>
          </w:rPr>
          <w:t>PSCell</w:t>
        </w:r>
        <w:proofErr w:type="spellEnd"/>
        <w:r>
          <w:rPr>
            <w:rFonts w:cs="v4.2.0"/>
          </w:rPr>
          <w:t xml:space="preserve"> (Cell 2) and a FR1 neighbour cell (Cell 3) on the same frequency as the </w:t>
        </w:r>
        <w:proofErr w:type="spellStart"/>
        <w:r>
          <w:rPr>
            <w:rFonts w:cs="v4.2.0"/>
          </w:rPr>
          <w:t>PSCell</w:t>
        </w:r>
        <w:proofErr w:type="spellEnd"/>
        <w:r>
          <w:rPr>
            <w:rFonts w:cs="v4.2.0"/>
          </w:rPr>
          <w:t>.</w:t>
        </w:r>
        <w:r>
          <w:t xml:space="preserve"> Test configurations are given in table </w:t>
        </w:r>
        <w:r>
          <w:rPr>
            <w:snapToGrid w:val="0"/>
          </w:rPr>
          <w:t>A.6.3.y.2.2</w:t>
        </w:r>
        <w:r>
          <w:t xml:space="preserve">-1. Cell switch delay is tested by using the parameters in table </w:t>
        </w:r>
        <w:r>
          <w:rPr>
            <w:snapToGrid w:val="0"/>
          </w:rPr>
          <w:t>A.6.3.y.2.2</w:t>
        </w:r>
        <w:r>
          <w:t xml:space="preserve">-2 and </w:t>
        </w:r>
        <w:r>
          <w:rPr>
            <w:snapToGrid w:val="0"/>
          </w:rPr>
          <w:t>A.6.3.y.2.2</w:t>
        </w:r>
        <w:r>
          <w:t>-3.</w:t>
        </w:r>
      </w:ins>
    </w:p>
    <w:p w14:paraId="1C2BA934" w14:textId="77777777" w:rsidR="00537783" w:rsidRDefault="00537783" w:rsidP="00537783">
      <w:pPr>
        <w:rPr>
          <w:ins w:id="11" w:author="Nokia" w:date="2024-04-19T11:26:00Z"/>
        </w:rPr>
      </w:pPr>
      <w:ins w:id="12" w:author="Nokia" w:date="2024-04-19T11:26:00Z">
        <w:r>
          <w:t xml:space="preserve">The test consists of 4 tests, and UE is required to pass one among Test 1A, Test 1B, Test 2A and Test 2B. </w:t>
        </w:r>
      </w:ins>
    </w:p>
    <w:p w14:paraId="5206E504" w14:textId="77777777" w:rsidR="00537783" w:rsidRDefault="00537783" w:rsidP="00537783">
      <w:pPr>
        <w:pStyle w:val="B1"/>
        <w:rPr>
          <w:ins w:id="13" w:author="Nokia" w:date="2024-04-19T11:26:00Z"/>
        </w:rPr>
      </w:pPr>
      <w:ins w:id="14" w:author="Nokia" w:date="2024-04-19T11:26:00Z">
        <w:r>
          <w:t>-</w:t>
        </w:r>
        <w:r>
          <w:tab/>
          <w:t xml:space="preserve">Test 1: for a UE supporting </w:t>
        </w:r>
        <w:r>
          <w:rPr>
            <w:i/>
            <w:iCs/>
          </w:rPr>
          <w:t>ltm-MAC-CE-JointTCI-r18 and/or ltm-MAC-CE-SeparateTCI-r18</w:t>
        </w:r>
      </w:ins>
    </w:p>
    <w:p w14:paraId="6D8C9BF9" w14:textId="77777777" w:rsidR="00537783" w:rsidRDefault="00537783" w:rsidP="00537783">
      <w:pPr>
        <w:ind w:left="852" w:hanging="284"/>
        <w:rPr>
          <w:ins w:id="15" w:author="Nokia" w:date="2024-04-19T11:26:00Z"/>
        </w:rPr>
      </w:pPr>
      <w:ins w:id="16" w:author="Nokia" w:date="2024-04-19T11:26:00Z">
        <w:r>
          <w:t>-</w:t>
        </w:r>
        <w:r>
          <w:tab/>
          <w:t xml:space="preserve">Test 1A: for a UE supporting </w:t>
        </w:r>
        <w:r>
          <w:rPr>
            <w:i/>
            <w:iCs/>
          </w:rPr>
          <w:t>ltm-MAC-CE-JointTCI-r18</w:t>
        </w:r>
        <w:r>
          <w:t xml:space="preserve">. </w:t>
        </w:r>
      </w:ins>
    </w:p>
    <w:p w14:paraId="46489146" w14:textId="77777777" w:rsidR="00537783" w:rsidRDefault="00537783" w:rsidP="00537783">
      <w:pPr>
        <w:ind w:left="852" w:hanging="284"/>
        <w:rPr>
          <w:ins w:id="17" w:author="Nokia" w:date="2024-04-19T11:26:00Z"/>
        </w:rPr>
      </w:pPr>
      <w:ins w:id="18" w:author="Nokia" w:date="2024-04-19T11:26:00Z">
        <w:r>
          <w:t>-</w:t>
        </w:r>
        <w:r>
          <w:tab/>
          <w:t xml:space="preserve">Test 1B: for a UE supporting </w:t>
        </w:r>
        <w:r>
          <w:rPr>
            <w:i/>
            <w:iCs/>
          </w:rPr>
          <w:t>ltm-MAC-CE-SeparateTCI-r18</w:t>
        </w:r>
        <w:r>
          <w:t xml:space="preserve"> and does not support </w:t>
        </w:r>
        <w:r>
          <w:rPr>
            <w:i/>
            <w:iCs/>
          </w:rPr>
          <w:t>ltm-MAC-CE-JointTCI-r18</w:t>
        </w:r>
        <w:r>
          <w:t xml:space="preserve">. </w:t>
        </w:r>
      </w:ins>
    </w:p>
    <w:p w14:paraId="68FA00F8" w14:textId="77777777" w:rsidR="00537783" w:rsidRDefault="00537783" w:rsidP="00537783">
      <w:pPr>
        <w:pStyle w:val="B1"/>
        <w:rPr>
          <w:ins w:id="19" w:author="Nokia" w:date="2024-04-19T11:26:00Z"/>
        </w:rPr>
      </w:pPr>
      <w:ins w:id="20" w:author="Nokia" w:date="2024-04-19T11:26:00Z">
        <w:r>
          <w:t>-</w:t>
        </w:r>
        <w:r>
          <w:tab/>
          <w:t xml:space="preserve">Test 2: for a UE not supporting </w:t>
        </w:r>
        <w:r>
          <w:rPr>
            <w:i/>
            <w:iCs/>
          </w:rPr>
          <w:t>ltm-MAC-CE-JointTCI-r18 and ltm-MAC-CE-SeparateTCI-r18</w:t>
        </w:r>
      </w:ins>
    </w:p>
    <w:p w14:paraId="5A04226D" w14:textId="77777777" w:rsidR="00537783" w:rsidRDefault="00537783" w:rsidP="00537783">
      <w:pPr>
        <w:ind w:left="852" w:hanging="284"/>
        <w:rPr>
          <w:ins w:id="21" w:author="Nokia" w:date="2024-04-19T11:26:00Z"/>
        </w:rPr>
      </w:pPr>
      <w:ins w:id="22" w:author="Nokia" w:date="2024-04-19T11:26:00Z">
        <w:r>
          <w:t>-</w:t>
        </w:r>
        <w:r>
          <w:tab/>
          <w:t xml:space="preserve">Test 2A: for a UE supporting </w:t>
        </w:r>
        <w:r>
          <w:rPr>
            <w:i/>
            <w:iCs/>
          </w:rPr>
          <w:t>ltm-BeamIndicationJointTCI-r18</w:t>
        </w:r>
        <w:r>
          <w:t xml:space="preserve">. </w:t>
        </w:r>
      </w:ins>
    </w:p>
    <w:p w14:paraId="6BA9A4DC" w14:textId="77777777" w:rsidR="00537783" w:rsidRDefault="00537783" w:rsidP="00537783">
      <w:pPr>
        <w:ind w:left="852" w:hanging="284"/>
        <w:rPr>
          <w:ins w:id="23" w:author="Nokia" w:date="2024-04-19T11:26:00Z"/>
        </w:rPr>
      </w:pPr>
      <w:ins w:id="24" w:author="Nokia" w:date="2024-04-19T11:26:00Z">
        <w:r>
          <w:t>-</w:t>
        </w:r>
        <w:r>
          <w:tab/>
          <w:t xml:space="preserve">Test 2B: for a UE supporting </w:t>
        </w:r>
        <w:r>
          <w:rPr>
            <w:i/>
            <w:iCs/>
          </w:rPr>
          <w:t>ltm-BeamIndicationSeparateTCI-r18</w:t>
        </w:r>
        <w:r>
          <w:t xml:space="preserve"> and does not support </w:t>
        </w:r>
        <w:r>
          <w:rPr>
            <w:i/>
            <w:iCs/>
          </w:rPr>
          <w:t>ltm-BeamIndicationJointTCI-r18</w:t>
        </w:r>
        <w:r>
          <w:t xml:space="preserve">. </w:t>
        </w:r>
      </w:ins>
    </w:p>
    <w:p w14:paraId="66267006" w14:textId="77777777" w:rsidR="00537783" w:rsidRDefault="00537783" w:rsidP="00537783">
      <w:pPr>
        <w:rPr>
          <w:ins w:id="25" w:author="Nokia" w:date="2024-04-19T11:26:00Z"/>
        </w:rPr>
      </w:pPr>
    </w:p>
    <w:p w14:paraId="6BA489CB" w14:textId="77777777" w:rsidR="00537783" w:rsidRDefault="00537783" w:rsidP="00537783">
      <w:pPr>
        <w:rPr>
          <w:ins w:id="26" w:author="Nokia" w:date="2024-04-19T11:26:00Z"/>
        </w:rPr>
      </w:pPr>
      <w:ins w:id="27" w:author="Nokia" w:date="2024-04-19T11:26:00Z">
        <w:r>
          <w:rPr>
            <w:rFonts w:cs="v4.2.0"/>
          </w:rPr>
          <w:t xml:space="preserve">The test consists of four successive time periods, with time durations of T1, T2, T3 and T4, respectively. </w:t>
        </w:r>
      </w:ins>
    </w:p>
    <w:p w14:paraId="22471501" w14:textId="77777777" w:rsidR="00537783" w:rsidRDefault="00537783" w:rsidP="00537783">
      <w:pPr>
        <w:rPr>
          <w:ins w:id="28" w:author="Nokia" w:date="2024-04-19T11:26:00Z"/>
          <w:lang w:eastAsia="en-GB"/>
        </w:rPr>
      </w:pPr>
      <w:ins w:id="29" w:author="Nokia" w:date="2024-04-19T11:26:00Z">
        <w:r>
          <w:t>During T1, for Test 1A, 1B, 2A and 2B:</w:t>
        </w:r>
      </w:ins>
    </w:p>
    <w:p w14:paraId="1BFD7C57" w14:textId="77777777" w:rsidR="00537783" w:rsidRDefault="00537783" w:rsidP="00537783">
      <w:pPr>
        <w:pStyle w:val="B1"/>
        <w:rPr>
          <w:ins w:id="30" w:author="Nokia" w:date="2024-04-19T11:26:00Z"/>
        </w:rPr>
      </w:pPr>
      <w:ins w:id="31" w:author="Nokia" w:date="2024-04-19T11:26:00Z">
        <w:r>
          <w:t>-</w:t>
        </w:r>
        <w:r>
          <w:tab/>
          <w:t xml:space="preserve">Cell 1 on radio channel 1, Cell 2 and Cell 3 on radio channel 2 are powered on. </w:t>
        </w:r>
      </w:ins>
    </w:p>
    <w:p w14:paraId="6697D930" w14:textId="77777777" w:rsidR="00537783" w:rsidRDefault="00537783" w:rsidP="00537783">
      <w:pPr>
        <w:pStyle w:val="B1"/>
        <w:rPr>
          <w:ins w:id="32" w:author="Nokia" w:date="2024-04-19T11:26:00Z"/>
        </w:rPr>
      </w:pPr>
      <w:ins w:id="33" w:author="Nokia" w:date="2024-04-19T11:26:00Z">
        <w:r>
          <w:t>-</w:t>
        </w:r>
        <w:r>
          <w:tab/>
          <w:t>UE establishes a connection with Cell 1 and Cell 2.</w:t>
        </w:r>
      </w:ins>
    </w:p>
    <w:p w14:paraId="6A74007E" w14:textId="77777777" w:rsidR="00537783" w:rsidRDefault="00537783" w:rsidP="00537783">
      <w:pPr>
        <w:ind w:left="568" w:hanging="284"/>
        <w:rPr>
          <w:ins w:id="34" w:author="Nokia" w:date="2024-04-19T11:26:00Z"/>
          <w:rFonts w:cs="v4.2.0"/>
        </w:rPr>
      </w:pPr>
      <w:ins w:id="35" w:author="Nokia" w:date="2024-04-19T11:26:00Z">
        <w:r>
          <w:t>-</w:t>
        </w:r>
        <w:r>
          <w:tab/>
        </w:r>
        <w:r>
          <w:rPr>
            <w:rFonts w:cs="v4.2.0"/>
            <w:lang w:eastAsia="zh-CN"/>
          </w:rPr>
          <w:t>A</w:t>
        </w:r>
        <w:r>
          <w:rPr>
            <w:rFonts w:cs="v4.2.0"/>
          </w:rPr>
          <w:t xml:space="preserve"> measurement object is configured for the frequency of the Cell 3, and it is indicated to the UE that event-triggered reporting with Event A3 is used. </w:t>
        </w:r>
      </w:ins>
    </w:p>
    <w:p w14:paraId="7F43DDDA" w14:textId="77777777" w:rsidR="00537783" w:rsidRDefault="00537783" w:rsidP="00537783">
      <w:pPr>
        <w:ind w:left="568" w:hanging="284"/>
        <w:rPr>
          <w:ins w:id="36" w:author="Nokia" w:date="2024-04-19T11:26:00Z"/>
          <w:lang w:eastAsia="zh-CN"/>
        </w:rPr>
      </w:pPr>
      <w:ins w:id="37" w:author="Nokia" w:date="2024-04-19T11:26:00Z">
        <w:r>
          <w:t>-</w:t>
        </w:r>
        <w:r>
          <w:tab/>
          <w:t>T1 ends with UE reporting an L3 measurement result of Cell 3 to Cell 1.</w:t>
        </w:r>
      </w:ins>
    </w:p>
    <w:p w14:paraId="69A2EC9A" w14:textId="77777777" w:rsidR="00537783" w:rsidRDefault="00537783" w:rsidP="00537783">
      <w:pPr>
        <w:pStyle w:val="B1"/>
        <w:ind w:left="0" w:firstLine="0"/>
        <w:rPr>
          <w:ins w:id="38" w:author="Nokia" w:date="2024-04-19T11:26:00Z"/>
        </w:rPr>
      </w:pPr>
      <w:ins w:id="39" w:author="Nokia" w:date="2024-04-19T11:26:00Z">
        <w:r>
          <w:t>During T2, for Test 1A, 1B, 2A and 2B:</w:t>
        </w:r>
      </w:ins>
    </w:p>
    <w:p w14:paraId="2A5BCC41" w14:textId="77777777" w:rsidR="00537783" w:rsidRDefault="00537783" w:rsidP="00537783">
      <w:pPr>
        <w:ind w:left="568" w:hanging="284"/>
        <w:rPr>
          <w:ins w:id="40" w:author="Nokia" w:date="2024-04-19T11:26:00Z"/>
        </w:rPr>
      </w:pPr>
      <w:ins w:id="41" w:author="Nokia" w:date="2024-04-19T11:26:00Z">
        <w:r>
          <w:t>-</w:t>
        </w:r>
        <w:r>
          <w:tab/>
          <w:t xml:space="preserve">At the start of T2, UE is provided with </w:t>
        </w:r>
        <w:r>
          <w:rPr>
            <w:i/>
            <w:iCs/>
            <w:lang w:eastAsia="ja-JP"/>
          </w:rPr>
          <w:t xml:space="preserve">LTM-Candidate-r18 </w:t>
        </w:r>
        <w:r>
          <w:t>for Cell 2</w:t>
        </w:r>
      </w:ins>
    </w:p>
    <w:p w14:paraId="1EB79A34" w14:textId="77777777" w:rsidR="00537783" w:rsidRDefault="00537783" w:rsidP="00537783">
      <w:pPr>
        <w:ind w:left="852" w:hanging="284"/>
        <w:rPr>
          <w:ins w:id="42" w:author="Nokia" w:date="2024-04-19T11:26:00Z"/>
        </w:rPr>
      </w:pPr>
      <w:ins w:id="43" w:author="Nokia" w:date="2024-04-19T11:26:00Z">
        <w:r>
          <w:t>-</w:t>
        </w:r>
        <w:r>
          <w:tab/>
          <w:t xml:space="preserve">Joint TCI state configuration as defined in Table A.6.3.y.2.2-2 for Test 1A and Test 2A are provided. </w:t>
        </w:r>
      </w:ins>
    </w:p>
    <w:p w14:paraId="04A38666" w14:textId="77777777" w:rsidR="00537783" w:rsidRDefault="00537783" w:rsidP="00537783">
      <w:pPr>
        <w:ind w:left="852" w:hanging="284"/>
        <w:rPr>
          <w:ins w:id="44" w:author="Nokia" w:date="2024-04-19T11:26:00Z"/>
        </w:rPr>
      </w:pPr>
      <w:ins w:id="45" w:author="Nokia" w:date="2024-04-19T11:26:00Z">
        <w:r>
          <w:t>-</w:t>
        </w:r>
        <w:r>
          <w:tab/>
          <w:t>Separate TCI state configuration as defined in Table A.6.3.y.2.2-2 for Test 1B and Test 2B are provided.</w:t>
        </w:r>
      </w:ins>
    </w:p>
    <w:p w14:paraId="1067B1CD" w14:textId="77777777" w:rsidR="00537783" w:rsidRDefault="00537783" w:rsidP="00537783">
      <w:pPr>
        <w:ind w:left="568" w:hanging="284"/>
        <w:rPr>
          <w:ins w:id="46" w:author="Nokia" w:date="2024-04-19T11:26:00Z"/>
        </w:rPr>
      </w:pPr>
      <w:ins w:id="47" w:author="Nokia" w:date="2024-04-19T11:26:00Z">
        <w:r>
          <w:t>-</w:t>
        </w:r>
        <w:r>
          <w:tab/>
          <w:t>UE is configured with SSB-based L1-RSRP measurements and periodic L1-RSRP measurement reports on candidate cell (Cell 3) in PUCCH format 2.</w:t>
        </w:r>
      </w:ins>
    </w:p>
    <w:p w14:paraId="751CC888" w14:textId="77777777" w:rsidR="00537783" w:rsidRDefault="00537783" w:rsidP="00537783">
      <w:pPr>
        <w:pStyle w:val="B1"/>
        <w:rPr>
          <w:ins w:id="48" w:author="Nokia" w:date="2024-04-19T11:26:00Z"/>
          <w:rFonts w:cs="v4.2.0"/>
        </w:rPr>
      </w:pPr>
      <w:ins w:id="49" w:author="Nokia" w:date="2024-04-19T11:26:00Z">
        <w:r>
          <w:t>-</w:t>
        </w:r>
        <w:r>
          <w:tab/>
          <w:t xml:space="preserve">T2 ends with UE reporting a valid L1-RSRP result of Cell 3. </w:t>
        </w:r>
      </w:ins>
    </w:p>
    <w:p w14:paraId="6C45F90C" w14:textId="77777777" w:rsidR="00537783" w:rsidRDefault="00537783" w:rsidP="00537783">
      <w:pPr>
        <w:pStyle w:val="B1"/>
        <w:ind w:left="0" w:firstLine="0"/>
        <w:rPr>
          <w:ins w:id="50" w:author="Nokia" w:date="2024-04-19T11:26:00Z"/>
        </w:rPr>
      </w:pPr>
    </w:p>
    <w:p w14:paraId="53703413" w14:textId="77777777" w:rsidR="00537783" w:rsidRDefault="00537783" w:rsidP="00537783">
      <w:pPr>
        <w:pStyle w:val="B1"/>
        <w:ind w:left="0" w:firstLine="0"/>
        <w:rPr>
          <w:ins w:id="51" w:author="Nokia" w:date="2024-04-19T11:26:00Z"/>
          <w:rFonts w:cs="v4.2.0"/>
        </w:rPr>
      </w:pPr>
      <w:ins w:id="52" w:author="Nokia" w:date="2024-04-19T11:26:00Z">
        <w:r>
          <w:t>During T3, for Test 1A and 1B:</w:t>
        </w:r>
      </w:ins>
    </w:p>
    <w:p w14:paraId="128A9A57" w14:textId="77777777" w:rsidR="00537783" w:rsidRDefault="00537783" w:rsidP="00537783">
      <w:pPr>
        <w:ind w:left="568" w:hanging="284"/>
        <w:rPr>
          <w:ins w:id="53" w:author="Nokia" w:date="2024-04-19T11:26:00Z"/>
        </w:rPr>
      </w:pPr>
      <w:ins w:id="54" w:author="Nokia" w:date="2024-04-19T11:26:00Z">
        <w:r>
          <w:t>-</w:t>
        </w:r>
        <w:r>
          <w:tab/>
          <w:t xml:space="preserve">At the start of T3, UE receives candidate cell TCI state activation MAC CE for Cell 3. </w:t>
        </w:r>
      </w:ins>
    </w:p>
    <w:p w14:paraId="6A4FC27C" w14:textId="77777777" w:rsidR="00537783" w:rsidRDefault="00537783" w:rsidP="00537783">
      <w:pPr>
        <w:ind w:left="852" w:hanging="284"/>
        <w:rPr>
          <w:ins w:id="55" w:author="Nokia" w:date="2024-04-19T11:26:00Z"/>
        </w:rPr>
      </w:pPr>
      <w:ins w:id="56" w:author="Nokia" w:date="2024-04-19T11:26:00Z">
        <w:r>
          <w:lastRenderedPageBreak/>
          <w:t>-</w:t>
        </w:r>
        <w:r>
          <w:tab/>
          <w:t xml:space="preserve">In Test 1A, </w:t>
        </w:r>
        <w:r>
          <w:rPr>
            <w:i/>
            <w:iCs/>
          </w:rPr>
          <w:t>CandidateTCI-State#1</w:t>
        </w:r>
        <w:r>
          <w:t xml:space="preserve"> is activated. </w:t>
        </w:r>
      </w:ins>
    </w:p>
    <w:p w14:paraId="10E508CF" w14:textId="77777777" w:rsidR="00537783" w:rsidRDefault="00537783" w:rsidP="00537783">
      <w:pPr>
        <w:ind w:left="852" w:hanging="284"/>
        <w:rPr>
          <w:ins w:id="57" w:author="Nokia" w:date="2024-04-19T11:26:00Z"/>
        </w:rPr>
      </w:pPr>
      <w:ins w:id="58" w:author="Nokia" w:date="2024-04-19T11:26:00Z">
        <w:r>
          <w:t>-</w:t>
        </w:r>
        <w:r>
          <w:tab/>
          <w:t xml:space="preserve">In Test 1B, </w:t>
        </w:r>
        <w:r>
          <w:rPr>
            <w:i/>
            <w:iCs/>
          </w:rPr>
          <w:t>CandidateTCI-State#1</w:t>
        </w:r>
        <w:r>
          <w:t xml:space="preserve"> and </w:t>
        </w:r>
        <w:r>
          <w:rPr>
            <w:i/>
            <w:iCs/>
          </w:rPr>
          <w:t>CandidateTCI-UL-State#1</w:t>
        </w:r>
        <w:r>
          <w:t xml:space="preserve"> is activated.</w:t>
        </w:r>
      </w:ins>
    </w:p>
    <w:p w14:paraId="3D8FA70B" w14:textId="77777777" w:rsidR="00537783" w:rsidRDefault="00537783" w:rsidP="00537783">
      <w:pPr>
        <w:ind w:left="568" w:hanging="284"/>
        <w:rPr>
          <w:ins w:id="59" w:author="Nokia" w:date="2024-04-19T11:26:00Z"/>
        </w:rPr>
      </w:pPr>
      <w:ins w:id="60" w:author="Nokia" w:date="2024-04-19T11:26:00Z">
        <w:r>
          <w:t>-</w:t>
        </w:r>
        <w:r>
          <w:tab/>
          <w:t>T3 ends 50ms after the candidate cell TCI state activation MAC CE transmission.</w:t>
        </w:r>
      </w:ins>
    </w:p>
    <w:p w14:paraId="4B083387" w14:textId="77777777" w:rsidR="00537783" w:rsidRDefault="00537783" w:rsidP="00537783">
      <w:pPr>
        <w:ind w:left="568" w:hanging="284"/>
        <w:rPr>
          <w:ins w:id="61" w:author="Nokia" w:date="2024-04-19T11:26:00Z"/>
        </w:rPr>
      </w:pPr>
      <w:ins w:id="62" w:author="Nokia" w:date="2024-04-19T11:26:00Z">
        <w:r>
          <w:t>-</w:t>
        </w:r>
        <w:r>
          <w:tab/>
          <w:t>In Test 2A and 2B, T3 is skipped.</w:t>
        </w:r>
      </w:ins>
    </w:p>
    <w:p w14:paraId="14AD966A" w14:textId="77777777" w:rsidR="00537783" w:rsidRDefault="00537783" w:rsidP="00537783">
      <w:pPr>
        <w:rPr>
          <w:ins w:id="63" w:author="Nokia" w:date="2024-04-19T11:26:00Z"/>
        </w:rPr>
      </w:pPr>
      <w:ins w:id="64" w:author="Nokia" w:date="2024-04-19T11:26:00Z">
        <w:r>
          <w:t xml:space="preserve">During T4, for Test 1A, 1B, 2A and 2B: </w:t>
        </w:r>
      </w:ins>
    </w:p>
    <w:p w14:paraId="62702836" w14:textId="77777777" w:rsidR="00537783" w:rsidRDefault="00537783" w:rsidP="00537783">
      <w:pPr>
        <w:ind w:left="568" w:hanging="284"/>
        <w:rPr>
          <w:ins w:id="65" w:author="Nokia" w:date="2024-04-19T11:26:00Z"/>
        </w:rPr>
      </w:pPr>
      <w:ins w:id="66" w:author="Nokia" w:date="2024-04-19T11:26:00Z">
        <w:r>
          <w:t>-</w:t>
        </w:r>
        <w:r>
          <w:tab/>
          <w:t xml:space="preserve">The start of T4 is the instant when the last TTI containing LTM cell switch command MAC CE is sent by Cell 2 to the UE. </w:t>
        </w:r>
      </w:ins>
    </w:p>
    <w:p w14:paraId="03C3994E" w14:textId="77777777" w:rsidR="00537783" w:rsidRDefault="00537783" w:rsidP="00537783">
      <w:pPr>
        <w:ind w:left="568" w:hanging="284"/>
        <w:rPr>
          <w:ins w:id="67" w:author="Nokia" w:date="2024-04-19T11:26:00Z"/>
        </w:rPr>
      </w:pPr>
      <w:ins w:id="68" w:author="Nokia" w:date="2024-04-19T11:26:00Z">
        <w:r>
          <w:t>-</w:t>
        </w:r>
        <w:r>
          <w:tab/>
          <w:t xml:space="preserve">In the cell switch command, Cell 3 is the target cell for </w:t>
        </w:r>
        <w:proofErr w:type="spellStart"/>
        <w:r>
          <w:t>PSCell</w:t>
        </w:r>
        <w:proofErr w:type="spellEnd"/>
        <w:r>
          <w:t xml:space="preserve"> switch. </w:t>
        </w:r>
        <w:r>
          <w:rPr>
            <w:lang w:eastAsia="ko-KR"/>
          </w:rPr>
          <w:t xml:space="preserve">Contention-Free Random -Access Resources are indicated </w:t>
        </w:r>
        <w:r>
          <w:t xml:space="preserve">and the field of Timing Advance Command is set to FFF. </w:t>
        </w:r>
      </w:ins>
    </w:p>
    <w:p w14:paraId="01DCF837" w14:textId="77777777" w:rsidR="00537783" w:rsidRDefault="00537783" w:rsidP="00537783">
      <w:pPr>
        <w:ind w:left="852" w:hanging="284"/>
        <w:rPr>
          <w:ins w:id="69" w:author="Nokia" w:date="2024-04-19T11:26:00Z"/>
        </w:rPr>
      </w:pPr>
      <w:ins w:id="70" w:author="Nokia" w:date="2024-04-19T11:26:00Z">
        <w:r>
          <w:t>-</w:t>
        </w:r>
        <w:r>
          <w:tab/>
          <w:t xml:space="preserve">In test 1A, CandidateTCI-State#2 is indicated. </w:t>
        </w:r>
      </w:ins>
    </w:p>
    <w:p w14:paraId="152B1646" w14:textId="77777777" w:rsidR="00537783" w:rsidRDefault="00537783" w:rsidP="00537783">
      <w:pPr>
        <w:ind w:left="852" w:hanging="284"/>
        <w:rPr>
          <w:ins w:id="71" w:author="Nokia" w:date="2024-04-19T11:26:00Z"/>
        </w:rPr>
      </w:pPr>
      <w:ins w:id="72" w:author="Nokia" w:date="2024-04-19T11:26:00Z">
        <w:r>
          <w:t>-</w:t>
        </w:r>
        <w:r>
          <w:tab/>
          <w:t xml:space="preserve">In test 1B, CandidateTCI-State#2 and CandidateTCI-UL-State#2 are indicated. </w:t>
        </w:r>
      </w:ins>
    </w:p>
    <w:p w14:paraId="31022911" w14:textId="77777777" w:rsidR="00537783" w:rsidRDefault="00537783" w:rsidP="00537783">
      <w:pPr>
        <w:ind w:left="852" w:hanging="284"/>
        <w:rPr>
          <w:ins w:id="73" w:author="Nokia" w:date="2024-04-19T11:26:00Z"/>
        </w:rPr>
      </w:pPr>
      <w:ins w:id="74" w:author="Nokia" w:date="2024-04-19T11:26:00Z">
        <w:r>
          <w:t>-</w:t>
        </w:r>
        <w:r>
          <w:tab/>
          <w:t xml:space="preserve">In test 2A, CandidateTCI-State#1 is indicated. </w:t>
        </w:r>
      </w:ins>
    </w:p>
    <w:p w14:paraId="3AEE2D0B" w14:textId="77777777" w:rsidR="00537783" w:rsidRDefault="00537783" w:rsidP="00537783">
      <w:pPr>
        <w:ind w:left="852" w:hanging="284"/>
        <w:rPr>
          <w:ins w:id="75" w:author="Nokia" w:date="2024-04-19T11:26:00Z"/>
        </w:rPr>
      </w:pPr>
      <w:ins w:id="76" w:author="Nokia" w:date="2024-04-19T11:26:00Z">
        <w:r>
          <w:t>-</w:t>
        </w:r>
        <w:r>
          <w:tab/>
          <w:t>In test 2B, CandidateTCI-State#1 and CandidateTCI-UL-State#1 are indicated.</w:t>
        </w:r>
      </w:ins>
    </w:p>
    <w:p w14:paraId="5E42DDDB" w14:textId="77777777" w:rsidR="00537783" w:rsidRDefault="00537783" w:rsidP="00537783">
      <w:pPr>
        <w:ind w:left="568" w:hanging="284"/>
        <w:rPr>
          <w:ins w:id="77" w:author="Nokia" w:date="2024-04-19T11:26:00Z"/>
          <w:rFonts w:eastAsia="MS Mincho" w:cs="v4.2.0"/>
        </w:rPr>
      </w:pPr>
      <w:ins w:id="78" w:author="Nokia" w:date="2024-04-19T11:26:00Z">
        <w:r>
          <w:t>-</w:t>
        </w:r>
      </w:ins>
    </w:p>
    <w:p w14:paraId="4645F2C0" w14:textId="77777777" w:rsidR="00537783" w:rsidRDefault="00537783" w:rsidP="00537783">
      <w:pPr>
        <w:ind w:left="568" w:hanging="284"/>
        <w:rPr>
          <w:ins w:id="79" w:author="Nokia" w:date="2024-04-19T11:26:00Z"/>
        </w:rPr>
      </w:pPr>
      <w:ins w:id="80" w:author="Nokia" w:date="2024-04-19T11:26:00Z">
        <w:r>
          <w:t>-</w:t>
        </w:r>
        <w:r>
          <w:tab/>
          <w:t>T4 ends upon the reception of PRACH at Cell 3.</w:t>
        </w:r>
      </w:ins>
    </w:p>
    <w:p w14:paraId="047E8193" w14:textId="77777777" w:rsidR="00537783" w:rsidRDefault="00537783" w:rsidP="00537783">
      <w:pPr>
        <w:pStyle w:val="TH"/>
        <w:rPr>
          <w:ins w:id="81" w:author="Nokia" w:date="2024-04-19T11:26:00Z"/>
          <w:lang w:eastAsia="zh-CN"/>
        </w:rPr>
      </w:pPr>
      <w:ins w:id="82" w:author="Nokia" w:date="2024-04-19T11:26:00Z">
        <w:r>
          <w:t xml:space="preserve">Table </w:t>
        </w:r>
        <w:r>
          <w:rPr>
            <w:snapToGrid w:val="0"/>
          </w:rPr>
          <w:t>A.6.3.y.2.2</w:t>
        </w:r>
        <w:r>
          <w:t xml:space="preserve">-1: </w:t>
        </w:r>
        <w:r>
          <w:rPr>
            <w:snapToGrid w:val="0"/>
          </w:rPr>
          <w:t xml:space="preserve">Intra-frequency cell switch from FR1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37783" w:rsidRPr="00BB178A" w14:paraId="62B35DDA" w14:textId="77777777" w:rsidTr="009E4F20">
        <w:trPr>
          <w:ins w:id="83" w:author="Nokia" w:date="2024-04-19T11:26:00Z"/>
        </w:trPr>
        <w:tc>
          <w:tcPr>
            <w:tcW w:w="2330" w:type="dxa"/>
            <w:shd w:val="clear" w:color="auto" w:fill="auto"/>
          </w:tcPr>
          <w:p w14:paraId="043DA55F" w14:textId="77777777" w:rsidR="00537783" w:rsidRPr="00BB178A" w:rsidRDefault="00537783" w:rsidP="009E4F20">
            <w:pPr>
              <w:pStyle w:val="TAH"/>
              <w:rPr>
                <w:ins w:id="84" w:author="Nokia" w:date="2024-04-19T11:26:00Z"/>
              </w:rPr>
            </w:pPr>
            <w:ins w:id="85" w:author="Nokia" w:date="2024-04-19T11:26:00Z">
              <w:r w:rsidRPr="00BB178A">
                <w:t>Config</w:t>
              </w:r>
            </w:ins>
          </w:p>
        </w:tc>
        <w:tc>
          <w:tcPr>
            <w:tcW w:w="7299" w:type="dxa"/>
            <w:shd w:val="clear" w:color="auto" w:fill="auto"/>
          </w:tcPr>
          <w:p w14:paraId="4BFDCD22" w14:textId="77777777" w:rsidR="00537783" w:rsidRPr="00BB178A" w:rsidRDefault="00537783" w:rsidP="009E4F20">
            <w:pPr>
              <w:pStyle w:val="TAH"/>
              <w:rPr>
                <w:ins w:id="86" w:author="Nokia" w:date="2024-04-19T11:26:00Z"/>
              </w:rPr>
            </w:pPr>
            <w:ins w:id="87" w:author="Nokia" w:date="2024-04-19T11:26:00Z">
              <w:r w:rsidRPr="00BB178A">
                <w:t>Description</w:t>
              </w:r>
            </w:ins>
          </w:p>
        </w:tc>
      </w:tr>
      <w:tr w:rsidR="00537783" w:rsidRPr="00BB178A" w14:paraId="5FB9C905" w14:textId="77777777" w:rsidTr="009E4F20">
        <w:trPr>
          <w:ins w:id="88" w:author="Nokia" w:date="2024-04-19T11:26:00Z"/>
        </w:trPr>
        <w:tc>
          <w:tcPr>
            <w:tcW w:w="2330" w:type="dxa"/>
            <w:shd w:val="clear" w:color="auto" w:fill="auto"/>
          </w:tcPr>
          <w:p w14:paraId="16245F7F" w14:textId="77777777" w:rsidR="00537783" w:rsidRPr="00BB178A" w:rsidRDefault="00537783" w:rsidP="009E4F20">
            <w:pPr>
              <w:pStyle w:val="TAL"/>
              <w:rPr>
                <w:ins w:id="89" w:author="Nokia" w:date="2024-04-19T11:26:00Z"/>
              </w:rPr>
            </w:pPr>
            <w:ins w:id="90" w:author="Nokia" w:date="2024-04-19T11:26:00Z">
              <w:r w:rsidRPr="00BB178A">
                <w:t>1</w:t>
              </w:r>
            </w:ins>
          </w:p>
        </w:tc>
        <w:tc>
          <w:tcPr>
            <w:tcW w:w="7299" w:type="dxa"/>
            <w:shd w:val="clear" w:color="auto" w:fill="auto"/>
          </w:tcPr>
          <w:p w14:paraId="0C7042D0" w14:textId="77777777" w:rsidR="00537783" w:rsidRPr="00BB178A" w:rsidRDefault="00537783" w:rsidP="009E4F20">
            <w:pPr>
              <w:pStyle w:val="TAL"/>
              <w:rPr>
                <w:ins w:id="91" w:author="Nokia" w:date="2024-04-19T11:26:00Z"/>
              </w:rPr>
            </w:pPr>
            <w:ins w:id="92" w:author="Nokia" w:date="2024-04-19T11:26:00Z">
              <w:r w:rsidRPr="00BB178A">
                <w:t>Source cell: NR 15 kHz SSB SCS, 10 MHz bandwidth, FDD duplex mode</w:t>
              </w:r>
            </w:ins>
          </w:p>
          <w:p w14:paraId="49BFD777" w14:textId="77777777" w:rsidR="00537783" w:rsidRPr="00BB178A" w:rsidRDefault="00537783" w:rsidP="009E4F20">
            <w:pPr>
              <w:pStyle w:val="TAL"/>
              <w:rPr>
                <w:ins w:id="93" w:author="Nokia" w:date="2024-04-19T11:26:00Z"/>
              </w:rPr>
            </w:pPr>
            <w:ins w:id="94" w:author="Nokia" w:date="2024-04-19T11:26:00Z">
              <w:r w:rsidRPr="00BB178A">
                <w:t>Target cell: NR 15 kHz SSB SCS, 10 MHz bandwidth, FDD duplex mode</w:t>
              </w:r>
            </w:ins>
          </w:p>
        </w:tc>
      </w:tr>
      <w:tr w:rsidR="00537783" w:rsidRPr="00BB178A" w14:paraId="25C69E1A" w14:textId="77777777" w:rsidTr="009E4F20">
        <w:trPr>
          <w:ins w:id="95" w:author="Nokia" w:date="2024-04-19T11:26:00Z"/>
        </w:trPr>
        <w:tc>
          <w:tcPr>
            <w:tcW w:w="2330" w:type="dxa"/>
            <w:shd w:val="clear" w:color="auto" w:fill="auto"/>
          </w:tcPr>
          <w:p w14:paraId="7561A805" w14:textId="77777777" w:rsidR="00537783" w:rsidRPr="00BB178A" w:rsidRDefault="00537783" w:rsidP="009E4F20">
            <w:pPr>
              <w:pStyle w:val="TAL"/>
              <w:rPr>
                <w:ins w:id="96" w:author="Nokia" w:date="2024-04-19T11:26:00Z"/>
              </w:rPr>
            </w:pPr>
            <w:ins w:id="97" w:author="Nokia" w:date="2024-04-19T11:26:00Z">
              <w:r w:rsidRPr="00BB178A">
                <w:t>2</w:t>
              </w:r>
            </w:ins>
          </w:p>
        </w:tc>
        <w:tc>
          <w:tcPr>
            <w:tcW w:w="7299" w:type="dxa"/>
            <w:shd w:val="clear" w:color="auto" w:fill="auto"/>
          </w:tcPr>
          <w:p w14:paraId="3E77B48A" w14:textId="77777777" w:rsidR="00537783" w:rsidRPr="00BB178A" w:rsidRDefault="00537783" w:rsidP="009E4F20">
            <w:pPr>
              <w:pStyle w:val="TAL"/>
              <w:rPr>
                <w:ins w:id="98" w:author="Nokia" w:date="2024-04-19T11:26:00Z"/>
              </w:rPr>
            </w:pPr>
            <w:ins w:id="99" w:author="Nokia" w:date="2024-04-19T11:26:00Z">
              <w:r w:rsidRPr="00BB178A">
                <w:t>Source cell: NR 15 kHz SSB SCS, 10 MHz bandwidth, TDD duplex mode</w:t>
              </w:r>
            </w:ins>
          </w:p>
          <w:p w14:paraId="1155DB31" w14:textId="77777777" w:rsidR="00537783" w:rsidRPr="00BB178A" w:rsidRDefault="00537783" w:rsidP="009E4F20">
            <w:pPr>
              <w:pStyle w:val="TAL"/>
              <w:rPr>
                <w:ins w:id="100" w:author="Nokia" w:date="2024-04-19T11:26:00Z"/>
              </w:rPr>
            </w:pPr>
            <w:ins w:id="101" w:author="Nokia" w:date="2024-04-19T11:26:00Z">
              <w:r w:rsidRPr="00BB178A">
                <w:t>Target cell: NR 15 kHz SSB SCS, 10 MHz bandwidth, TDD duplex mode</w:t>
              </w:r>
            </w:ins>
          </w:p>
        </w:tc>
      </w:tr>
      <w:tr w:rsidR="00537783" w:rsidRPr="00BB178A" w14:paraId="45F5BB7B" w14:textId="77777777" w:rsidTr="009E4F20">
        <w:trPr>
          <w:ins w:id="102" w:author="Nokia" w:date="2024-04-19T11:26:00Z"/>
        </w:trPr>
        <w:tc>
          <w:tcPr>
            <w:tcW w:w="2330" w:type="dxa"/>
            <w:shd w:val="clear" w:color="auto" w:fill="auto"/>
          </w:tcPr>
          <w:p w14:paraId="4FAC00DE" w14:textId="77777777" w:rsidR="00537783" w:rsidRPr="00BB178A" w:rsidRDefault="00537783" w:rsidP="009E4F20">
            <w:pPr>
              <w:pStyle w:val="TAL"/>
              <w:rPr>
                <w:ins w:id="103" w:author="Nokia" w:date="2024-04-19T11:26:00Z"/>
              </w:rPr>
            </w:pPr>
            <w:ins w:id="104" w:author="Nokia" w:date="2024-04-19T11:26:00Z">
              <w:r w:rsidRPr="00BB178A">
                <w:t>3</w:t>
              </w:r>
            </w:ins>
          </w:p>
        </w:tc>
        <w:tc>
          <w:tcPr>
            <w:tcW w:w="7299" w:type="dxa"/>
            <w:shd w:val="clear" w:color="auto" w:fill="auto"/>
          </w:tcPr>
          <w:p w14:paraId="14AA320C" w14:textId="77777777" w:rsidR="00537783" w:rsidRPr="00BB178A" w:rsidRDefault="00537783" w:rsidP="009E4F20">
            <w:pPr>
              <w:pStyle w:val="TAL"/>
              <w:rPr>
                <w:ins w:id="105" w:author="Nokia" w:date="2024-04-19T11:26:00Z"/>
              </w:rPr>
            </w:pPr>
            <w:ins w:id="106" w:author="Nokia" w:date="2024-04-19T11:26:00Z">
              <w:r w:rsidRPr="00BB178A">
                <w:t>Source cell: NR 30 kHz SSB SCS, 40 MHz bandwidth, TDD duplex mode</w:t>
              </w:r>
            </w:ins>
          </w:p>
          <w:p w14:paraId="604EB154" w14:textId="77777777" w:rsidR="00537783" w:rsidRPr="00BB178A" w:rsidRDefault="00537783" w:rsidP="009E4F20">
            <w:pPr>
              <w:pStyle w:val="TAL"/>
              <w:rPr>
                <w:ins w:id="107" w:author="Nokia" w:date="2024-04-19T11:26:00Z"/>
              </w:rPr>
            </w:pPr>
            <w:ins w:id="108" w:author="Nokia" w:date="2024-04-19T11:26:00Z">
              <w:r w:rsidRPr="00BB178A">
                <w:t>Target cell: NR 30 kHz SSB SCS, 40 MHz bandwidth, TDD duplex mode</w:t>
              </w:r>
            </w:ins>
          </w:p>
        </w:tc>
      </w:tr>
      <w:tr w:rsidR="00537783" w:rsidRPr="00BB178A" w14:paraId="7997110E" w14:textId="77777777" w:rsidTr="009E4F20">
        <w:trPr>
          <w:ins w:id="109" w:author="Nokia" w:date="2024-04-19T11:26:00Z"/>
        </w:trPr>
        <w:tc>
          <w:tcPr>
            <w:tcW w:w="9629" w:type="dxa"/>
            <w:gridSpan w:val="2"/>
            <w:shd w:val="clear" w:color="auto" w:fill="auto"/>
          </w:tcPr>
          <w:p w14:paraId="7F2640F6" w14:textId="77777777" w:rsidR="00537783" w:rsidRPr="00BB178A" w:rsidRDefault="00537783" w:rsidP="009E4F20">
            <w:pPr>
              <w:pStyle w:val="TAN"/>
              <w:rPr>
                <w:ins w:id="110" w:author="Nokia" w:date="2024-04-19T11:26:00Z"/>
              </w:rPr>
            </w:pPr>
            <w:ins w:id="111" w:author="Nokia" w:date="2024-04-19T11:26:00Z">
              <w:r w:rsidRPr="00BB178A">
                <w:t>Note:</w:t>
              </w:r>
              <w:r w:rsidRPr="00BB178A">
                <w:tab/>
                <w:t>The UE is only required to be tested in one of the supported test configurations</w:t>
              </w:r>
            </w:ins>
          </w:p>
        </w:tc>
      </w:tr>
    </w:tbl>
    <w:p w14:paraId="3376314F" w14:textId="77777777" w:rsidR="00537783" w:rsidRDefault="00537783" w:rsidP="00537783">
      <w:pPr>
        <w:rPr>
          <w:ins w:id="112" w:author="Nokia" w:date="2024-04-19T11:26:00Z"/>
          <w:rFonts w:cs="v4.2.0"/>
        </w:rPr>
      </w:pPr>
    </w:p>
    <w:p w14:paraId="584E7AD7" w14:textId="77777777" w:rsidR="00537783" w:rsidRDefault="00537783" w:rsidP="00537783">
      <w:pPr>
        <w:pStyle w:val="TH"/>
        <w:rPr>
          <w:ins w:id="113" w:author="Nokia" w:date="2024-04-19T11:26:00Z"/>
        </w:rPr>
      </w:pPr>
      <w:ins w:id="114" w:author="Nokia" w:date="2024-04-19T11:26:00Z">
        <w:r>
          <w:t xml:space="preserve">Table </w:t>
        </w:r>
        <w:r>
          <w:rPr>
            <w:snapToGrid w:val="0"/>
          </w:rPr>
          <w:t>A.6.3.y.2.2</w:t>
        </w:r>
        <w:r>
          <w:t>-2</w:t>
        </w:r>
        <w:r>
          <w:rPr>
            <w:rFonts w:cs="v4.2.0"/>
          </w:rPr>
          <w:t xml:space="preserve">: General test parameters for </w:t>
        </w:r>
        <w:r>
          <w:rPr>
            <w:snapToGrid w:val="0"/>
          </w:rPr>
          <w:t>Intra-frequency cell switch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537783" w14:paraId="71A21D21" w14:textId="77777777" w:rsidTr="009E4F20">
        <w:trPr>
          <w:cantSplit/>
          <w:trHeight w:val="113"/>
          <w:jc w:val="center"/>
          <w:ins w:id="115" w:author="Nokia" w:date="2024-04-19T11:26:00Z"/>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55CB6D76" w14:textId="77777777" w:rsidR="00537783" w:rsidRDefault="00537783" w:rsidP="009E4F20">
            <w:pPr>
              <w:pStyle w:val="TAH"/>
              <w:rPr>
                <w:ins w:id="116" w:author="Nokia" w:date="2024-04-19T11:26:00Z"/>
                <w:lang w:eastAsia="fr-FR"/>
              </w:rPr>
            </w:pPr>
            <w:ins w:id="117" w:author="Nokia" w:date="2024-04-19T11:26:00Z">
              <w:r>
                <w:rPr>
                  <w:lang w:eastAsia="fr-FR"/>
                </w:rP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78331C29" w14:textId="77777777" w:rsidR="00537783" w:rsidRDefault="00537783" w:rsidP="009E4F20">
            <w:pPr>
              <w:pStyle w:val="TAH"/>
              <w:rPr>
                <w:ins w:id="118" w:author="Nokia" w:date="2024-04-19T11:26:00Z"/>
                <w:lang w:eastAsia="fr-FR"/>
              </w:rPr>
            </w:pPr>
            <w:ins w:id="119" w:author="Nokia" w:date="2024-04-19T11:26:00Z">
              <w:r>
                <w:rPr>
                  <w:lang w:eastAsia="fr-FR"/>
                </w:rPr>
                <w:t>Unit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5BCC37FF" w14:textId="77777777" w:rsidR="00537783" w:rsidRDefault="00537783" w:rsidP="009E4F20">
            <w:pPr>
              <w:pStyle w:val="TAH"/>
              <w:rPr>
                <w:ins w:id="120" w:author="Nokia" w:date="2024-04-19T11:26:00Z"/>
                <w:lang w:eastAsia="fr-FR"/>
              </w:rPr>
            </w:pPr>
            <w:ins w:id="121" w:author="Nokia" w:date="2024-04-19T11:26:00Z">
              <w:r>
                <w:rPr>
                  <w:lang w:eastAsia="fr-FR"/>
                </w:rPr>
                <w:t>Value</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448D0914" w14:textId="77777777" w:rsidR="00537783" w:rsidRDefault="00537783" w:rsidP="009E4F20">
            <w:pPr>
              <w:pStyle w:val="TAH"/>
              <w:rPr>
                <w:ins w:id="122" w:author="Nokia" w:date="2024-04-19T11:26:00Z"/>
                <w:lang w:eastAsia="fr-FR"/>
              </w:rPr>
            </w:pPr>
            <w:ins w:id="123" w:author="Nokia" w:date="2024-04-19T11:26:00Z">
              <w:r>
                <w:rPr>
                  <w:lang w:eastAsia="fr-FR"/>
                </w:rPr>
                <w:t>Comment</w:t>
              </w:r>
            </w:ins>
          </w:p>
        </w:tc>
      </w:tr>
      <w:tr w:rsidR="00537783" w14:paraId="718CD32B" w14:textId="77777777" w:rsidTr="009E4F20">
        <w:trPr>
          <w:cantSplit/>
          <w:trHeight w:val="113"/>
          <w:jc w:val="center"/>
          <w:ins w:id="124" w:author="Nokia" w:date="2024-04-19T11:26: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73446529" w14:textId="77777777" w:rsidR="00537783" w:rsidRDefault="00537783" w:rsidP="009E4F20">
            <w:pPr>
              <w:spacing w:after="0"/>
              <w:rPr>
                <w:ins w:id="125" w:author="Nokia" w:date="2024-04-19T11:26:00Z"/>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1E9BE92" w14:textId="77777777" w:rsidR="00537783" w:rsidRDefault="00537783" w:rsidP="009E4F20">
            <w:pPr>
              <w:spacing w:after="0"/>
              <w:rPr>
                <w:ins w:id="126" w:author="Nokia" w:date="2024-04-19T11:26:00Z"/>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1F40B770" w14:textId="77777777" w:rsidR="00537783" w:rsidRDefault="00537783" w:rsidP="009E4F20">
            <w:pPr>
              <w:pStyle w:val="TAH"/>
              <w:rPr>
                <w:ins w:id="127" w:author="Nokia" w:date="2024-04-19T11:26:00Z"/>
                <w:lang w:eastAsia="fr-FR"/>
              </w:rPr>
            </w:pPr>
            <w:ins w:id="128" w:author="Nokia" w:date="2024-04-19T11:26:00Z">
              <w:r>
                <w:rPr>
                  <w:lang w:eastAsia="zh-CN"/>
                </w:rPr>
                <w:t>Test</w:t>
              </w:r>
              <w:r>
                <w:rPr>
                  <w:lang w:eastAsia="fr-FR"/>
                </w:rPr>
                <w:t xml:space="preserve"> 1A</w:t>
              </w:r>
            </w:ins>
          </w:p>
        </w:tc>
        <w:tc>
          <w:tcPr>
            <w:tcW w:w="509" w:type="pct"/>
            <w:tcBorders>
              <w:top w:val="single" w:sz="2" w:space="0" w:color="auto"/>
              <w:left w:val="single" w:sz="2" w:space="0" w:color="auto"/>
              <w:bottom w:val="single" w:sz="2" w:space="0" w:color="auto"/>
              <w:right w:val="single" w:sz="2" w:space="0" w:color="auto"/>
            </w:tcBorders>
            <w:hideMark/>
          </w:tcPr>
          <w:p w14:paraId="10CA19B5" w14:textId="77777777" w:rsidR="00537783" w:rsidRDefault="00537783" w:rsidP="009E4F20">
            <w:pPr>
              <w:pStyle w:val="TAH"/>
              <w:rPr>
                <w:ins w:id="129" w:author="Nokia" w:date="2024-04-19T11:26:00Z"/>
                <w:lang w:eastAsia="fr-FR"/>
              </w:rPr>
            </w:pPr>
            <w:ins w:id="130" w:author="Nokia" w:date="2024-04-19T11:26:00Z">
              <w:r>
                <w:rPr>
                  <w:lang w:eastAsia="zh-CN"/>
                </w:rPr>
                <w:t>Test</w:t>
              </w:r>
              <w:r>
                <w:rPr>
                  <w:lang w:eastAsia="fr-FR"/>
                </w:rPr>
                <w:t xml:space="preserve"> 1B</w:t>
              </w:r>
            </w:ins>
          </w:p>
        </w:tc>
        <w:tc>
          <w:tcPr>
            <w:tcW w:w="509" w:type="pct"/>
            <w:tcBorders>
              <w:top w:val="single" w:sz="2" w:space="0" w:color="auto"/>
              <w:left w:val="single" w:sz="2" w:space="0" w:color="auto"/>
              <w:bottom w:val="single" w:sz="2" w:space="0" w:color="auto"/>
              <w:right w:val="single" w:sz="2" w:space="0" w:color="auto"/>
            </w:tcBorders>
            <w:hideMark/>
          </w:tcPr>
          <w:p w14:paraId="3448FC50" w14:textId="77777777" w:rsidR="00537783" w:rsidRDefault="00537783" w:rsidP="009E4F20">
            <w:pPr>
              <w:pStyle w:val="TAH"/>
              <w:rPr>
                <w:ins w:id="131" w:author="Nokia" w:date="2024-04-19T11:26:00Z"/>
                <w:lang w:eastAsia="fr-FR"/>
              </w:rPr>
            </w:pPr>
            <w:ins w:id="132" w:author="Nokia" w:date="2024-04-19T11:26:00Z">
              <w:r>
                <w:rPr>
                  <w:lang w:eastAsia="fr-FR"/>
                </w:rPr>
                <w:t>Test 2A</w:t>
              </w:r>
            </w:ins>
          </w:p>
        </w:tc>
        <w:tc>
          <w:tcPr>
            <w:tcW w:w="509" w:type="pct"/>
            <w:tcBorders>
              <w:top w:val="single" w:sz="2" w:space="0" w:color="auto"/>
              <w:left w:val="single" w:sz="2" w:space="0" w:color="auto"/>
              <w:bottom w:val="single" w:sz="2" w:space="0" w:color="auto"/>
              <w:right w:val="single" w:sz="2" w:space="0" w:color="auto"/>
            </w:tcBorders>
            <w:hideMark/>
          </w:tcPr>
          <w:p w14:paraId="6F044E72" w14:textId="77777777" w:rsidR="00537783" w:rsidRDefault="00537783" w:rsidP="009E4F20">
            <w:pPr>
              <w:pStyle w:val="TAH"/>
              <w:rPr>
                <w:ins w:id="133" w:author="Nokia" w:date="2024-04-19T11:26:00Z"/>
                <w:lang w:eastAsia="zh-CN"/>
              </w:rPr>
            </w:pPr>
            <w:ins w:id="134" w:author="Nokia" w:date="2024-04-19T11:26:00Z">
              <w:r>
                <w:rPr>
                  <w:lang w:eastAsia="zh-CN"/>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3424CE6" w14:textId="77777777" w:rsidR="00537783" w:rsidRDefault="00537783" w:rsidP="009E4F20">
            <w:pPr>
              <w:spacing w:after="0"/>
              <w:rPr>
                <w:ins w:id="135" w:author="Nokia" w:date="2024-04-19T11:26:00Z"/>
                <w:rFonts w:ascii="Arial" w:hAnsi="Arial"/>
                <w:b/>
                <w:sz w:val="18"/>
                <w:lang w:eastAsia="fr-FR"/>
              </w:rPr>
            </w:pPr>
          </w:p>
        </w:tc>
      </w:tr>
      <w:tr w:rsidR="00537783" w14:paraId="4E92910C" w14:textId="77777777" w:rsidTr="009E4F20">
        <w:trPr>
          <w:cantSplit/>
          <w:trHeight w:val="113"/>
          <w:jc w:val="center"/>
          <w:ins w:id="136" w:author="Nokia" w:date="2024-04-19T11:26:00Z"/>
        </w:trPr>
        <w:tc>
          <w:tcPr>
            <w:tcW w:w="896" w:type="pct"/>
            <w:tcBorders>
              <w:top w:val="single" w:sz="4" w:space="0" w:color="auto"/>
              <w:left w:val="single" w:sz="4" w:space="0" w:color="auto"/>
              <w:bottom w:val="nil"/>
              <w:right w:val="single" w:sz="4" w:space="0" w:color="auto"/>
            </w:tcBorders>
            <w:hideMark/>
          </w:tcPr>
          <w:p w14:paraId="428DFAA1" w14:textId="77777777" w:rsidR="00537783" w:rsidRDefault="00537783" w:rsidP="009E4F20">
            <w:pPr>
              <w:pStyle w:val="TAL"/>
              <w:rPr>
                <w:ins w:id="137" w:author="Nokia" w:date="2024-04-19T11:26:00Z"/>
                <w:lang w:eastAsia="fr-FR"/>
              </w:rPr>
            </w:pPr>
            <w:ins w:id="138" w:author="Nokia" w:date="2024-04-19T11:26:00Z">
              <w:r>
                <w:rPr>
                  <w:lang w:eastAsia="fr-FR"/>
                </w:rPr>
                <w:t>Initial conditions</w:t>
              </w:r>
            </w:ins>
          </w:p>
        </w:tc>
        <w:tc>
          <w:tcPr>
            <w:tcW w:w="803" w:type="pct"/>
            <w:tcBorders>
              <w:top w:val="single" w:sz="2" w:space="0" w:color="auto"/>
              <w:left w:val="single" w:sz="4" w:space="0" w:color="auto"/>
              <w:bottom w:val="single" w:sz="2" w:space="0" w:color="auto"/>
              <w:right w:val="single" w:sz="2" w:space="0" w:color="auto"/>
            </w:tcBorders>
            <w:hideMark/>
          </w:tcPr>
          <w:p w14:paraId="5BD4BC71" w14:textId="77777777" w:rsidR="00537783" w:rsidRDefault="00537783" w:rsidP="009E4F20">
            <w:pPr>
              <w:pStyle w:val="TAL"/>
              <w:rPr>
                <w:ins w:id="139" w:author="Nokia" w:date="2024-04-19T11:26:00Z"/>
                <w:lang w:eastAsia="fr-FR"/>
              </w:rPr>
            </w:pPr>
            <w:ins w:id="140" w:author="Nokia" w:date="2024-04-19T11:26:00Z">
              <w:r>
                <w:rPr>
                  <w:lang w:eastAsia="fr-FR"/>
                </w:rPr>
                <w:t>Active cells</w:t>
              </w:r>
            </w:ins>
          </w:p>
        </w:tc>
        <w:tc>
          <w:tcPr>
            <w:tcW w:w="211" w:type="pct"/>
            <w:tcBorders>
              <w:top w:val="single" w:sz="2" w:space="0" w:color="auto"/>
              <w:left w:val="single" w:sz="2" w:space="0" w:color="auto"/>
              <w:bottom w:val="single" w:sz="2" w:space="0" w:color="auto"/>
              <w:right w:val="single" w:sz="2" w:space="0" w:color="auto"/>
            </w:tcBorders>
          </w:tcPr>
          <w:p w14:paraId="0B4E1F9C" w14:textId="77777777" w:rsidR="00537783" w:rsidRDefault="00537783" w:rsidP="009E4F20">
            <w:pPr>
              <w:pStyle w:val="TAC"/>
              <w:rPr>
                <w:ins w:id="141"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F1F4E01" w14:textId="77777777" w:rsidR="00537783" w:rsidRDefault="00537783" w:rsidP="009E4F20">
            <w:pPr>
              <w:pStyle w:val="TAL"/>
              <w:jc w:val="center"/>
              <w:rPr>
                <w:ins w:id="142" w:author="Nokia" w:date="2024-04-19T11:26:00Z"/>
                <w:lang w:eastAsia="fr-FR"/>
              </w:rPr>
            </w:pPr>
            <w:ins w:id="143" w:author="Nokia" w:date="2024-04-19T11:26:00Z">
              <w:r>
                <w:rPr>
                  <w:lang w:eastAsia="fr-FR"/>
                </w:rPr>
                <w:t>Cell 1 (</w:t>
              </w:r>
              <w:proofErr w:type="spellStart"/>
              <w:r>
                <w:rPr>
                  <w:lang w:eastAsia="fr-FR"/>
                </w:rPr>
                <w:t>PCell</w:t>
              </w:r>
              <w:proofErr w:type="spellEnd"/>
              <w:r>
                <w:rPr>
                  <w:lang w:eastAsia="fr-FR"/>
                </w:rPr>
                <w:t>), Cell 2 (</w:t>
              </w:r>
              <w:proofErr w:type="spellStart"/>
              <w:r>
                <w:rPr>
                  <w:lang w:eastAsia="fr-FR"/>
                </w:rPr>
                <w:t>PSCell</w:t>
              </w:r>
              <w:proofErr w:type="spellEnd"/>
              <w:r>
                <w:rPr>
                  <w:lang w:eastAsia="fr-FR"/>
                </w:rPr>
                <w:t>)</w:t>
              </w:r>
            </w:ins>
          </w:p>
        </w:tc>
        <w:tc>
          <w:tcPr>
            <w:tcW w:w="1054" w:type="pct"/>
            <w:tcBorders>
              <w:top w:val="single" w:sz="2" w:space="0" w:color="auto"/>
              <w:left w:val="single" w:sz="2" w:space="0" w:color="auto"/>
              <w:bottom w:val="single" w:sz="2" w:space="0" w:color="auto"/>
              <w:right w:val="single" w:sz="2" w:space="0" w:color="auto"/>
            </w:tcBorders>
          </w:tcPr>
          <w:p w14:paraId="7F006E40" w14:textId="77777777" w:rsidR="00537783" w:rsidRDefault="00537783" w:rsidP="009E4F20">
            <w:pPr>
              <w:pStyle w:val="TAL"/>
              <w:rPr>
                <w:ins w:id="144" w:author="Nokia" w:date="2024-04-19T11:26:00Z"/>
                <w:lang w:eastAsia="fr-FR"/>
              </w:rPr>
            </w:pPr>
          </w:p>
        </w:tc>
      </w:tr>
      <w:tr w:rsidR="00537783" w14:paraId="349F62E5" w14:textId="77777777" w:rsidTr="009E4F20">
        <w:trPr>
          <w:cantSplit/>
          <w:trHeight w:val="113"/>
          <w:jc w:val="center"/>
          <w:ins w:id="145" w:author="Nokia" w:date="2024-04-19T11:26:00Z"/>
        </w:trPr>
        <w:tc>
          <w:tcPr>
            <w:tcW w:w="896" w:type="pct"/>
            <w:tcBorders>
              <w:top w:val="nil"/>
              <w:left w:val="single" w:sz="4" w:space="0" w:color="auto"/>
              <w:bottom w:val="single" w:sz="4" w:space="0" w:color="auto"/>
              <w:right w:val="single" w:sz="4" w:space="0" w:color="auto"/>
            </w:tcBorders>
          </w:tcPr>
          <w:p w14:paraId="67D366AD" w14:textId="77777777" w:rsidR="00537783" w:rsidRDefault="00537783" w:rsidP="009E4F20">
            <w:pPr>
              <w:pStyle w:val="TAL"/>
              <w:rPr>
                <w:ins w:id="146" w:author="Nokia" w:date="2024-04-19T11:26:00Z"/>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3416FB93" w14:textId="77777777" w:rsidR="00537783" w:rsidRDefault="00537783" w:rsidP="009E4F20">
            <w:pPr>
              <w:pStyle w:val="TAL"/>
              <w:rPr>
                <w:ins w:id="147" w:author="Nokia" w:date="2024-04-19T11:26:00Z"/>
                <w:lang w:eastAsia="fr-FR"/>
              </w:rPr>
            </w:pPr>
            <w:ins w:id="148" w:author="Nokia" w:date="2024-04-19T11:26:00Z">
              <w:r>
                <w:rPr>
                  <w:lang w:eastAsia="fr-FR"/>
                </w:rPr>
                <w:t>Neighbouring cell</w:t>
              </w:r>
            </w:ins>
          </w:p>
        </w:tc>
        <w:tc>
          <w:tcPr>
            <w:tcW w:w="211" w:type="pct"/>
            <w:tcBorders>
              <w:top w:val="single" w:sz="2" w:space="0" w:color="auto"/>
              <w:left w:val="single" w:sz="2" w:space="0" w:color="auto"/>
              <w:bottom w:val="single" w:sz="2" w:space="0" w:color="auto"/>
              <w:right w:val="single" w:sz="2" w:space="0" w:color="auto"/>
            </w:tcBorders>
          </w:tcPr>
          <w:p w14:paraId="70BE127D" w14:textId="77777777" w:rsidR="00537783" w:rsidRDefault="00537783" w:rsidP="009E4F20">
            <w:pPr>
              <w:pStyle w:val="TAC"/>
              <w:rPr>
                <w:ins w:id="149"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6D82851" w14:textId="77777777" w:rsidR="00537783" w:rsidRDefault="00537783" w:rsidP="009E4F20">
            <w:pPr>
              <w:pStyle w:val="TAL"/>
              <w:jc w:val="center"/>
              <w:rPr>
                <w:ins w:id="150" w:author="Nokia" w:date="2024-04-19T11:26:00Z"/>
                <w:lang w:eastAsia="zh-CN"/>
              </w:rPr>
            </w:pPr>
            <w:ins w:id="151" w:author="Nokia" w:date="2024-04-19T11:26:00Z">
              <w:r>
                <w:rPr>
                  <w:lang w:eastAsia="fr-FR"/>
                </w:rPr>
                <w:t>Cell 3</w:t>
              </w:r>
            </w:ins>
          </w:p>
        </w:tc>
        <w:tc>
          <w:tcPr>
            <w:tcW w:w="1054" w:type="pct"/>
            <w:tcBorders>
              <w:top w:val="single" w:sz="2" w:space="0" w:color="auto"/>
              <w:left w:val="single" w:sz="2" w:space="0" w:color="auto"/>
              <w:bottom w:val="single" w:sz="2" w:space="0" w:color="auto"/>
              <w:right w:val="single" w:sz="2" w:space="0" w:color="auto"/>
            </w:tcBorders>
            <w:hideMark/>
          </w:tcPr>
          <w:p w14:paraId="6D8F7C45" w14:textId="77777777" w:rsidR="00537783" w:rsidRDefault="00537783" w:rsidP="009E4F20">
            <w:pPr>
              <w:pStyle w:val="TAL"/>
              <w:rPr>
                <w:ins w:id="152" w:author="Nokia" w:date="2024-04-19T11:26:00Z"/>
                <w:lang w:eastAsia="zh-CN"/>
              </w:rPr>
            </w:pPr>
            <w:ins w:id="153" w:author="Nokia" w:date="2024-04-19T11:26:00Z">
              <w:r>
                <w:rPr>
                  <w:lang w:eastAsia="zh-CN"/>
                </w:rPr>
                <w:t>Cell 3 is the candidate cell</w:t>
              </w:r>
            </w:ins>
          </w:p>
        </w:tc>
      </w:tr>
      <w:tr w:rsidR="00537783" w14:paraId="08498F07" w14:textId="77777777" w:rsidTr="009E4F20">
        <w:trPr>
          <w:cantSplit/>
          <w:trHeight w:val="113"/>
          <w:jc w:val="center"/>
          <w:ins w:id="154" w:author="Nokia" w:date="2024-04-19T11:26:00Z"/>
        </w:trPr>
        <w:tc>
          <w:tcPr>
            <w:tcW w:w="896" w:type="pct"/>
            <w:tcBorders>
              <w:top w:val="single" w:sz="4" w:space="0" w:color="auto"/>
              <w:left w:val="single" w:sz="2" w:space="0" w:color="auto"/>
              <w:bottom w:val="single" w:sz="2" w:space="0" w:color="auto"/>
              <w:right w:val="single" w:sz="2" w:space="0" w:color="auto"/>
            </w:tcBorders>
            <w:hideMark/>
          </w:tcPr>
          <w:p w14:paraId="61A1C088" w14:textId="77777777" w:rsidR="00537783" w:rsidRDefault="00537783" w:rsidP="009E4F20">
            <w:pPr>
              <w:pStyle w:val="TAL"/>
              <w:rPr>
                <w:ins w:id="155" w:author="Nokia" w:date="2024-04-19T11:26:00Z"/>
                <w:lang w:eastAsia="fr-FR"/>
              </w:rPr>
            </w:pPr>
            <w:ins w:id="156" w:author="Nokia" w:date="2024-04-19T11:26:00Z">
              <w:r>
                <w:rPr>
                  <w:lang w:eastAsia="fr-FR"/>
                </w:rPr>
                <w:t>Final condition</w:t>
              </w:r>
            </w:ins>
          </w:p>
        </w:tc>
        <w:tc>
          <w:tcPr>
            <w:tcW w:w="803" w:type="pct"/>
            <w:tcBorders>
              <w:top w:val="single" w:sz="2" w:space="0" w:color="auto"/>
              <w:left w:val="single" w:sz="2" w:space="0" w:color="auto"/>
              <w:bottom w:val="single" w:sz="2" w:space="0" w:color="auto"/>
              <w:right w:val="single" w:sz="2" w:space="0" w:color="auto"/>
            </w:tcBorders>
            <w:hideMark/>
          </w:tcPr>
          <w:p w14:paraId="15641D57" w14:textId="77777777" w:rsidR="00537783" w:rsidRDefault="00537783" w:rsidP="009E4F20">
            <w:pPr>
              <w:pStyle w:val="TAL"/>
              <w:rPr>
                <w:ins w:id="157" w:author="Nokia" w:date="2024-04-19T11:26:00Z"/>
                <w:lang w:eastAsia="fr-FR"/>
              </w:rPr>
            </w:pPr>
            <w:ins w:id="158" w:author="Nokia" w:date="2024-04-19T11:26:00Z">
              <w:r>
                <w:rPr>
                  <w:lang w:eastAsia="fr-FR"/>
                </w:rPr>
                <w:t>Active cells</w:t>
              </w:r>
            </w:ins>
          </w:p>
        </w:tc>
        <w:tc>
          <w:tcPr>
            <w:tcW w:w="211" w:type="pct"/>
            <w:tcBorders>
              <w:top w:val="single" w:sz="2" w:space="0" w:color="auto"/>
              <w:left w:val="single" w:sz="2" w:space="0" w:color="auto"/>
              <w:bottom w:val="single" w:sz="2" w:space="0" w:color="auto"/>
              <w:right w:val="single" w:sz="2" w:space="0" w:color="auto"/>
            </w:tcBorders>
          </w:tcPr>
          <w:p w14:paraId="3CC656B7" w14:textId="77777777" w:rsidR="00537783" w:rsidRDefault="00537783" w:rsidP="009E4F20">
            <w:pPr>
              <w:pStyle w:val="TAC"/>
              <w:rPr>
                <w:ins w:id="159"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FF98898" w14:textId="77777777" w:rsidR="00537783" w:rsidRDefault="00537783" w:rsidP="009E4F20">
            <w:pPr>
              <w:pStyle w:val="TAL"/>
              <w:jc w:val="center"/>
              <w:rPr>
                <w:ins w:id="160" w:author="Nokia" w:date="2024-04-19T11:26:00Z"/>
                <w:lang w:eastAsia="fr-FR"/>
              </w:rPr>
            </w:pPr>
            <w:ins w:id="161" w:author="Nokia" w:date="2024-04-19T11:26:00Z">
              <w:r>
                <w:rPr>
                  <w:lang w:eastAsia="fr-FR"/>
                </w:rPr>
                <w:t>Cell 1 (</w:t>
              </w:r>
              <w:proofErr w:type="spellStart"/>
              <w:r>
                <w:rPr>
                  <w:lang w:eastAsia="fr-FR"/>
                </w:rPr>
                <w:t>PCell</w:t>
              </w:r>
              <w:proofErr w:type="spellEnd"/>
              <w:r>
                <w:rPr>
                  <w:lang w:eastAsia="fr-FR"/>
                </w:rPr>
                <w:t>), Cell 3 (</w:t>
              </w:r>
              <w:proofErr w:type="spellStart"/>
              <w:r>
                <w:rPr>
                  <w:lang w:eastAsia="fr-FR"/>
                </w:rPr>
                <w:t>PSCell</w:t>
              </w:r>
              <w:proofErr w:type="spellEnd"/>
              <w:r>
                <w:rPr>
                  <w:lang w:eastAsia="fr-FR"/>
                </w:rPr>
                <w:t>)</w:t>
              </w:r>
            </w:ins>
          </w:p>
        </w:tc>
        <w:tc>
          <w:tcPr>
            <w:tcW w:w="1054" w:type="pct"/>
            <w:tcBorders>
              <w:top w:val="single" w:sz="2" w:space="0" w:color="auto"/>
              <w:left w:val="single" w:sz="2" w:space="0" w:color="auto"/>
              <w:bottom w:val="single" w:sz="2" w:space="0" w:color="auto"/>
              <w:right w:val="single" w:sz="2" w:space="0" w:color="auto"/>
            </w:tcBorders>
          </w:tcPr>
          <w:p w14:paraId="42F9E817" w14:textId="77777777" w:rsidR="00537783" w:rsidRDefault="00537783" w:rsidP="009E4F20">
            <w:pPr>
              <w:pStyle w:val="TAL"/>
              <w:rPr>
                <w:ins w:id="162" w:author="Nokia" w:date="2024-04-19T11:26:00Z"/>
                <w:lang w:eastAsia="fr-FR"/>
              </w:rPr>
            </w:pPr>
          </w:p>
        </w:tc>
      </w:tr>
      <w:tr w:rsidR="00537783" w14:paraId="7ABDB69E" w14:textId="77777777" w:rsidTr="009E4F20">
        <w:trPr>
          <w:cantSplit/>
          <w:trHeight w:val="113"/>
          <w:jc w:val="center"/>
          <w:ins w:id="163"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0900BCC3" w14:textId="77777777" w:rsidR="00537783" w:rsidRDefault="00537783" w:rsidP="009E4F20">
            <w:pPr>
              <w:pStyle w:val="TAL"/>
              <w:rPr>
                <w:ins w:id="164" w:author="Nokia" w:date="2024-04-19T11:26:00Z"/>
                <w:lang w:eastAsia="fr-FR"/>
              </w:rPr>
            </w:pPr>
            <w:ins w:id="165" w:author="Nokia" w:date="2024-04-19T11:26:00Z">
              <w:r>
                <w:rPr>
                  <w:rFonts w:cs="v4.2.0"/>
                  <w:lang w:eastAsia="fr-FR"/>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7C5647AC" w14:textId="77777777" w:rsidR="00537783" w:rsidRDefault="00537783" w:rsidP="009E4F20">
            <w:pPr>
              <w:pStyle w:val="TAC"/>
              <w:rPr>
                <w:ins w:id="166" w:author="Nokia" w:date="2024-04-19T11:26:00Z"/>
                <w:lang w:eastAsia="fr-FR"/>
              </w:rPr>
            </w:pPr>
            <w:ins w:id="167" w:author="Nokia" w:date="2024-04-19T11:26:00Z">
              <w:r>
                <w:rPr>
                  <w:lang w:eastAsia="fr-FR"/>
                </w:rP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15089297" w14:textId="77777777" w:rsidR="00537783" w:rsidRDefault="00537783" w:rsidP="009E4F20">
            <w:pPr>
              <w:pStyle w:val="TAL"/>
              <w:jc w:val="center"/>
              <w:rPr>
                <w:ins w:id="168" w:author="Nokia" w:date="2024-04-19T11:26:00Z"/>
                <w:lang w:eastAsia="fr-FR"/>
              </w:rPr>
            </w:pPr>
            <w:ins w:id="169" w:author="Nokia" w:date="2024-04-19T11:26:00Z">
              <w:r>
                <w:rPr>
                  <w:lang w:eastAsia="fr-FR"/>
                </w:rPr>
                <w:t>-6</w:t>
              </w:r>
            </w:ins>
          </w:p>
        </w:tc>
        <w:tc>
          <w:tcPr>
            <w:tcW w:w="1054" w:type="pct"/>
            <w:tcBorders>
              <w:top w:val="single" w:sz="2" w:space="0" w:color="auto"/>
              <w:left w:val="single" w:sz="2" w:space="0" w:color="auto"/>
              <w:bottom w:val="single" w:sz="2" w:space="0" w:color="auto"/>
              <w:right w:val="single" w:sz="2" w:space="0" w:color="auto"/>
            </w:tcBorders>
          </w:tcPr>
          <w:p w14:paraId="04EC5D23" w14:textId="77777777" w:rsidR="00537783" w:rsidRDefault="00537783" w:rsidP="009E4F20">
            <w:pPr>
              <w:pStyle w:val="TAL"/>
              <w:rPr>
                <w:ins w:id="170" w:author="Nokia" w:date="2024-04-19T11:26:00Z"/>
                <w:lang w:eastAsia="fr-FR"/>
              </w:rPr>
            </w:pPr>
          </w:p>
        </w:tc>
      </w:tr>
      <w:tr w:rsidR="00537783" w14:paraId="43B69C47" w14:textId="77777777" w:rsidTr="009E4F20">
        <w:trPr>
          <w:cantSplit/>
          <w:trHeight w:val="113"/>
          <w:jc w:val="center"/>
          <w:ins w:id="171"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5B13C05C" w14:textId="77777777" w:rsidR="00537783" w:rsidRDefault="00537783" w:rsidP="009E4F20">
            <w:pPr>
              <w:pStyle w:val="TAL"/>
              <w:rPr>
                <w:ins w:id="172" w:author="Nokia" w:date="2024-04-19T11:26:00Z"/>
                <w:lang w:eastAsia="fr-FR"/>
              </w:rPr>
            </w:pPr>
            <w:ins w:id="173" w:author="Nokia" w:date="2024-04-19T11:26:00Z">
              <w:r>
                <w:rPr>
                  <w:rFonts w:cs="v4.2.0"/>
                  <w:lang w:eastAsia="fr-FR"/>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1FC77818" w14:textId="77777777" w:rsidR="00537783" w:rsidRDefault="00537783" w:rsidP="009E4F20">
            <w:pPr>
              <w:pStyle w:val="TAC"/>
              <w:rPr>
                <w:ins w:id="174" w:author="Nokia" w:date="2024-04-19T11:26:00Z"/>
                <w:lang w:eastAsia="fr-FR"/>
              </w:rPr>
            </w:pPr>
            <w:ins w:id="175" w:author="Nokia" w:date="2024-04-19T11:26:00Z">
              <w:r>
                <w:rPr>
                  <w:lang w:eastAsia="fr-FR"/>
                </w:rP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4256EF0F" w14:textId="77777777" w:rsidR="00537783" w:rsidRDefault="00537783" w:rsidP="009E4F20">
            <w:pPr>
              <w:pStyle w:val="TAL"/>
              <w:jc w:val="center"/>
              <w:rPr>
                <w:ins w:id="176" w:author="Nokia" w:date="2024-04-19T11:26:00Z"/>
                <w:lang w:eastAsia="fr-FR"/>
              </w:rPr>
            </w:pPr>
            <w:ins w:id="177" w:author="Nokia" w:date="2024-04-19T11:26:00Z">
              <w:r>
                <w:rPr>
                  <w:lang w:eastAsia="fr-FR"/>
                </w:rPr>
                <w:t>0</w:t>
              </w:r>
            </w:ins>
          </w:p>
        </w:tc>
        <w:tc>
          <w:tcPr>
            <w:tcW w:w="1054" w:type="pct"/>
            <w:tcBorders>
              <w:top w:val="single" w:sz="2" w:space="0" w:color="auto"/>
              <w:left w:val="single" w:sz="2" w:space="0" w:color="auto"/>
              <w:bottom w:val="single" w:sz="2" w:space="0" w:color="auto"/>
              <w:right w:val="single" w:sz="2" w:space="0" w:color="auto"/>
            </w:tcBorders>
          </w:tcPr>
          <w:p w14:paraId="1C1DF116" w14:textId="77777777" w:rsidR="00537783" w:rsidRDefault="00537783" w:rsidP="009E4F20">
            <w:pPr>
              <w:pStyle w:val="TAL"/>
              <w:rPr>
                <w:ins w:id="178" w:author="Nokia" w:date="2024-04-19T11:26:00Z"/>
                <w:lang w:eastAsia="fr-FR"/>
              </w:rPr>
            </w:pPr>
          </w:p>
        </w:tc>
      </w:tr>
      <w:tr w:rsidR="00537783" w14:paraId="3A5D455C" w14:textId="77777777" w:rsidTr="009E4F20">
        <w:trPr>
          <w:cantSplit/>
          <w:trHeight w:val="113"/>
          <w:jc w:val="center"/>
          <w:ins w:id="179"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4F962DFA" w14:textId="77777777" w:rsidR="00537783" w:rsidRDefault="00537783" w:rsidP="009E4F20">
            <w:pPr>
              <w:pStyle w:val="TAL"/>
              <w:rPr>
                <w:ins w:id="180" w:author="Nokia" w:date="2024-04-19T11:26:00Z"/>
                <w:lang w:eastAsia="fr-FR"/>
              </w:rPr>
            </w:pPr>
            <w:ins w:id="181" w:author="Nokia" w:date="2024-04-19T11:26:00Z">
              <w:r>
                <w:rPr>
                  <w:rFonts w:cs="v4.2.0"/>
                  <w:lang w:eastAsia="fr-FR"/>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4F6EB606" w14:textId="77777777" w:rsidR="00537783" w:rsidRDefault="00537783" w:rsidP="009E4F20">
            <w:pPr>
              <w:pStyle w:val="TAC"/>
              <w:rPr>
                <w:ins w:id="182" w:author="Nokia" w:date="2024-04-19T11:26:00Z"/>
                <w:lang w:eastAsia="fr-FR"/>
              </w:rPr>
            </w:pPr>
            <w:ins w:id="183" w:author="Nokia" w:date="2024-04-19T11:26:00Z">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6549D4BA" w14:textId="77777777" w:rsidR="00537783" w:rsidRDefault="00537783" w:rsidP="009E4F20">
            <w:pPr>
              <w:pStyle w:val="TAL"/>
              <w:jc w:val="center"/>
              <w:rPr>
                <w:ins w:id="184" w:author="Nokia" w:date="2024-04-19T11:26:00Z"/>
                <w:lang w:eastAsia="fr-FR"/>
              </w:rPr>
            </w:pPr>
            <w:ins w:id="185" w:author="Nokia" w:date="2024-04-19T11:26:00Z">
              <w:r>
                <w:rPr>
                  <w:lang w:eastAsia="fr-FR"/>
                </w:rPr>
                <w:t>0</w:t>
              </w:r>
            </w:ins>
          </w:p>
        </w:tc>
        <w:tc>
          <w:tcPr>
            <w:tcW w:w="1054" w:type="pct"/>
            <w:tcBorders>
              <w:top w:val="single" w:sz="2" w:space="0" w:color="auto"/>
              <w:left w:val="single" w:sz="2" w:space="0" w:color="auto"/>
              <w:bottom w:val="single" w:sz="2" w:space="0" w:color="auto"/>
              <w:right w:val="single" w:sz="2" w:space="0" w:color="auto"/>
            </w:tcBorders>
          </w:tcPr>
          <w:p w14:paraId="5C72C786" w14:textId="77777777" w:rsidR="00537783" w:rsidRDefault="00537783" w:rsidP="009E4F20">
            <w:pPr>
              <w:pStyle w:val="TAL"/>
              <w:rPr>
                <w:ins w:id="186" w:author="Nokia" w:date="2024-04-19T11:26:00Z"/>
                <w:lang w:eastAsia="fr-FR"/>
              </w:rPr>
            </w:pPr>
          </w:p>
        </w:tc>
      </w:tr>
      <w:tr w:rsidR="00537783" w14:paraId="686B2C6D" w14:textId="77777777" w:rsidTr="009E4F20">
        <w:trPr>
          <w:cantSplit/>
          <w:trHeight w:val="113"/>
          <w:jc w:val="center"/>
          <w:ins w:id="187"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273AA08E" w14:textId="77777777" w:rsidR="00537783" w:rsidRDefault="00537783" w:rsidP="009E4F20">
            <w:pPr>
              <w:pStyle w:val="TAL"/>
              <w:rPr>
                <w:ins w:id="188" w:author="Nokia" w:date="2024-04-19T11:26:00Z"/>
                <w:lang w:eastAsia="fr-FR"/>
              </w:rPr>
            </w:pPr>
            <w:ins w:id="189" w:author="Nokia" w:date="2024-04-19T11:26:00Z">
              <w:r>
                <w:rPr>
                  <w:lang w:eastAsia="fr-FR"/>
                </w:rPr>
                <w:t>Filter coefficient</w:t>
              </w:r>
            </w:ins>
          </w:p>
        </w:tc>
        <w:tc>
          <w:tcPr>
            <w:tcW w:w="211" w:type="pct"/>
            <w:tcBorders>
              <w:top w:val="single" w:sz="2" w:space="0" w:color="auto"/>
              <w:left w:val="single" w:sz="2" w:space="0" w:color="auto"/>
              <w:bottom w:val="single" w:sz="2" w:space="0" w:color="auto"/>
              <w:right w:val="single" w:sz="2" w:space="0" w:color="auto"/>
            </w:tcBorders>
          </w:tcPr>
          <w:p w14:paraId="0F2E4207" w14:textId="77777777" w:rsidR="00537783" w:rsidRDefault="00537783" w:rsidP="009E4F20">
            <w:pPr>
              <w:pStyle w:val="TAC"/>
              <w:rPr>
                <w:ins w:id="190"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CA7C33B" w14:textId="77777777" w:rsidR="00537783" w:rsidRDefault="00537783" w:rsidP="009E4F20">
            <w:pPr>
              <w:pStyle w:val="TAL"/>
              <w:jc w:val="center"/>
              <w:rPr>
                <w:ins w:id="191" w:author="Nokia" w:date="2024-04-19T11:26:00Z"/>
                <w:lang w:eastAsia="fr-FR"/>
              </w:rPr>
            </w:pPr>
            <w:ins w:id="192" w:author="Nokia" w:date="2024-04-19T11:26:00Z">
              <w:r>
                <w:rPr>
                  <w:lang w:eastAsia="fr-FR"/>
                </w:rPr>
                <w:t>0</w:t>
              </w:r>
            </w:ins>
          </w:p>
        </w:tc>
        <w:tc>
          <w:tcPr>
            <w:tcW w:w="1054" w:type="pct"/>
            <w:tcBorders>
              <w:top w:val="single" w:sz="2" w:space="0" w:color="auto"/>
              <w:left w:val="single" w:sz="2" w:space="0" w:color="auto"/>
              <w:bottom w:val="single" w:sz="2" w:space="0" w:color="auto"/>
              <w:right w:val="single" w:sz="2" w:space="0" w:color="auto"/>
            </w:tcBorders>
            <w:hideMark/>
          </w:tcPr>
          <w:p w14:paraId="4AF9B395" w14:textId="77777777" w:rsidR="00537783" w:rsidRDefault="00537783" w:rsidP="009E4F20">
            <w:pPr>
              <w:pStyle w:val="TAL"/>
              <w:rPr>
                <w:ins w:id="193" w:author="Nokia" w:date="2024-04-19T11:26:00Z"/>
                <w:lang w:eastAsia="fr-FR"/>
              </w:rPr>
            </w:pPr>
            <w:ins w:id="194" w:author="Nokia" w:date="2024-04-19T11:26:00Z">
              <w:r>
                <w:rPr>
                  <w:lang w:eastAsia="fr-FR"/>
                </w:rPr>
                <w:t>L3 filtering is not used</w:t>
              </w:r>
            </w:ins>
          </w:p>
        </w:tc>
      </w:tr>
      <w:tr w:rsidR="00537783" w14:paraId="6CCEBD4D" w14:textId="77777777" w:rsidTr="009E4F20">
        <w:trPr>
          <w:cantSplit/>
          <w:trHeight w:val="113"/>
          <w:jc w:val="center"/>
          <w:ins w:id="195"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72942E82" w14:textId="77777777" w:rsidR="00537783" w:rsidRDefault="00537783" w:rsidP="009E4F20">
            <w:pPr>
              <w:pStyle w:val="TAL"/>
              <w:rPr>
                <w:ins w:id="196" w:author="Nokia" w:date="2024-04-19T11:26:00Z"/>
                <w:lang w:eastAsia="fr-FR"/>
              </w:rPr>
            </w:pPr>
            <w:ins w:id="197" w:author="Nokia" w:date="2024-04-19T11:26:00Z">
              <w:r>
                <w:rPr>
                  <w:rFonts w:cs="Arial"/>
                  <w:lang w:eastAsia="fr-FR"/>
                </w:rPr>
                <w:t>DRX</w:t>
              </w:r>
            </w:ins>
          </w:p>
        </w:tc>
        <w:tc>
          <w:tcPr>
            <w:tcW w:w="211" w:type="pct"/>
            <w:tcBorders>
              <w:top w:val="single" w:sz="2" w:space="0" w:color="auto"/>
              <w:left w:val="single" w:sz="2" w:space="0" w:color="auto"/>
              <w:bottom w:val="single" w:sz="2" w:space="0" w:color="auto"/>
              <w:right w:val="single" w:sz="2" w:space="0" w:color="auto"/>
            </w:tcBorders>
          </w:tcPr>
          <w:p w14:paraId="39C9140F" w14:textId="77777777" w:rsidR="00537783" w:rsidRDefault="00537783" w:rsidP="009E4F20">
            <w:pPr>
              <w:pStyle w:val="TAC"/>
              <w:rPr>
                <w:ins w:id="198"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2134D67" w14:textId="77777777" w:rsidR="00537783" w:rsidRDefault="00537783" w:rsidP="009E4F20">
            <w:pPr>
              <w:pStyle w:val="TAL"/>
              <w:jc w:val="center"/>
              <w:rPr>
                <w:ins w:id="199" w:author="Nokia" w:date="2024-04-19T11:26:00Z"/>
                <w:rFonts w:cs="Arial"/>
                <w:lang w:eastAsia="fr-FR"/>
              </w:rPr>
            </w:pPr>
            <w:ins w:id="200" w:author="Nokia" w:date="2024-04-19T11:26:00Z">
              <w:r>
                <w:rPr>
                  <w:lang w:eastAsia="zh-CN"/>
                </w:rPr>
                <w:t>OFF</w:t>
              </w:r>
            </w:ins>
          </w:p>
        </w:tc>
        <w:tc>
          <w:tcPr>
            <w:tcW w:w="1054" w:type="pct"/>
            <w:tcBorders>
              <w:top w:val="single" w:sz="2" w:space="0" w:color="auto"/>
              <w:left w:val="single" w:sz="2" w:space="0" w:color="auto"/>
              <w:bottom w:val="single" w:sz="2" w:space="0" w:color="auto"/>
              <w:right w:val="single" w:sz="2" w:space="0" w:color="auto"/>
            </w:tcBorders>
            <w:hideMark/>
          </w:tcPr>
          <w:p w14:paraId="698D4CF8" w14:textId="77777777" w:rsidR="00537783" w:rsidRDefault="00537783" w:rsidP="009E4F20">
            <w:pPr>
              <w:pStyle w:val="TAL"/>
              <w:rPr>
                <w:ins w:id="201" w:author="Nokia" w:date="2024-04-19T11:26:00Z"/>
                <w:lang w:eastAsia="fr-FR"/>
              </w:rPr>
            </w:pPr>
            <w:ins w:id="202" w:author="Nokia" w:date="2024-04-19T11:26:00Z">
              <w:r>
                <w:rPr>
                  <w:rFonts w:cs="Arial"/>
                  <w:lang w:eastAsia="fr-FR"/>
                </w:rPr>
                <w:t>DRX is not used</w:t>
              </w:r>
            </w:ins>
          </w:p>
        </w:tc>
      </w:tr>
      <w:tr w:rsidR="00537783" w14:paraId="1CBA9D13" w14:textId="77777777" w:rsidTr="009E4F20">
        <w:trPr>
          <w:cantSplit/>
          <w:trHeight w:val="113"/>
          <w:jc w:val="center"/>
          <w:ins w:id="203"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524132CD" w14:textId="77777777" w:rsidR="00537783" w:rsidRDefault="00537783" w:rsidP="009E4F20">
            <w:pPr>
              <w:pStyle w:val="TAL"/>
              <w:rPr>
                <w:ins w:id="204" w:author="Nokia" w:date="2024-04-19T11:26:00Z"/>
                <w:lang w:eastAsia="fr-FR"/>
              </w:rPr>
            </w:pPr>
            <w:ins w:id="205" w:author="Nokia" w:date="2024-04-19T11:26:00Z">
              <w:r>
                <w:rPr>
                  <w:lang w:eastAsia="fr-FR"/>
                </w:rP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2A46B7D1" w14:textId="77777777" w:rsidR="00537783" w:rsidRDefault="00537783" w:rsidP="009E4F20">
            <w:pPr>
              <w:pStyle w:val="TAC"/>
              <w:rPr>
                <w:ins w:id="206" w:author="Nokia" w:date="2024-04-19T11:26:00Z"/>
                <w:lang w:eastAsia="fr-FR"/>
              </w:rPr>
            </w:pPr>
            <w:ins w:id="207" w:author="Nokia" w:date="2024-04-19T11:26:00Z">
              <w:r>
                <w:rPr>
                  <w:lang w:eastAsia="fr-FR"/>
                </w:rPr>
                <w: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606A27E" w14:textId="77777777" w:rsidR="00537783" w:rsidRDefault="00537783" w:rsidP="009E4F20">
            <w:pPr>
              <w:pStyle w:val="TAL"/>
              <w:jc w:val="center"/>
              <w:rPr>
                <w:ins w:id="208" w:author="Nokia" w:date="2024-04-19T11:26:00Z"/>
                <w:lang w:eastAsia="fr-FR"/>
              </w:rPr>
            </w:pPr>
            <w:ins w:id="209" w:author="Nokia" w:date="2024-04-19T11:26:00Z">
              <w:r>
                <w:rPr>
                  <w:lang w:eastAsia="fr-FR"/>
                </w:rPr>
                <w:t>Not Sent</w:t>
              </w:r>
            </w:ins>
          </w:p>
        </w:tc>
        <w:tc>
          <w:tcPr>
            <w:tcW w:w="1054" w:type="pct"/>
            <w:tcBorders>
              <w:top w:val="single" w:sz="2" w:space="0" w:color="auto"/>
              <w:left w:val="single" w:sz="2" w:space="0" w:color="auto"/>
              <w:bottom w:val="single" w:sz="2" w:space="0" w:color="auto"/>
              <w:right w:val="single" w:sz="2" w:space="0" w:color="auto"/>
            </w:tcBorders>
            <w:hideMark/>
          </w:tcPr>
          <w:p w14:paraId="7794A63E" w14:textId="77777777" w:rsidR="00537783" w:rsidRDefault="00537783" w:rsidP="009E4F20">
            <w:pPr>
              <w:pStyle w:val="TAL"/>
              <w:rPr>
                <w:ins w:id="210" w:author="Nokia" w:date="2024-04-19T11:26:00Z"/>
                <w:lang w:eastAsia="fr-FR"/>
              </w:rPr>
            </w:pPr>
            <w:ins w:id="211" w:author="Nokia" w:date="2024-04-19T11:26:00Z">
              <w:r>
                <w:rPr>
                  <w:lang w:eastAsia="fr-FR"/>
                </w:rPr>
                <w:t>No additional delays in random access procedure.</w:t>
              </w:r>
            </w:ins>
          </w:p>
        </w:tc>
      </w:tr>
      <w:tr w:rsidR="00537783" w14:paraId="747BF14A" w14:textId="77777777" w:rsidTr="009E4F20">
        <w:trPr>
          <w:cantSplit/>
          <w:trHeight w:val="113"/>
          <w:jc w:val="center"/>
          <w:ins w:id="212"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3E28A1D1" w14:textId="77777777" w:rsidR="00537783" w:rsidRDefault="00537783" w:rsidP="009E4F20">
            <w:pPr>
              <w:pStyle w:val="TAL"/>
              <w:rPr>
                <w:ins w:id="213" w:author="Nokia" w:date="2024-04-19T11:26:00Z"/>
                <w:lang w:eastAsia="fr-FR"/>
              </w:rPr>
            </w:pPr>
            <w:ins w:id="214" w:author="Nokia" w:date="2024-04-19T11:26:00Z">
              <w:r>
                <w:rPr>
                  <w:lang w:eastAsia="fr-FR"/>
                </w:rPr>
                <w:t>Time offset between cells</w:t>
              </w:r>
            </w:ins>
          </w:p>
        </w:tc>
        <w:tc>
          <w:tcPr>
            <w:tcW w:w="211" w:type="pct"/>
            <w:tcBorders>
              <w:top w:val="single" w:sz="2" w:space="0" w:color="auto"/>
              <w:left w:val="single" w:sz="2" w:space="0" w:color="auto"/>
              <w:bottom w:val="single" w:sz="2" w:space="0" w:color="auto"/>
              <w:right w:val="single" w:sz="2" w:space="0" w:color="auto"/>
            </w:tcBorders>
          </w:tcPr>
          <w:p w14:paraId="37D4A671" w14:textId="77777777" w:rsidR="00537783" w:rsidRDefault="00537783" w:rsidP="009E4F20">
            <w:pPr>
              <w:pStyle w:val="TAC"/>
              <w:rPr>
                <w:ins w:id="215"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4021CE2" w14:textId="77777777" w:rsidR="00537783" w:rsidRDefault="00537783" w:rsidP="009E4F20">
            <w:pPr>
              <w:pStyle w:val="TAL"/>
              <w:jc w:val="center"/>
              <w:rPr>
                <w:ins w:id="216" w:author="Nokia" w:date="2024-04-19T11:26:00Z"/>
                <w:lang w:eastAsia="fr-FR"/>
              </w:rPr>
            </w:pPr>
            <w:ins w:id="217" w:author="Nokia" w:date="2024-04-19T11:26:00Z">
              <w:r>
                <w:rPr>
                  <w:lang w:eastAsia="fr-FR"/>
                </w:rPr>
                <w:t xml:space="preserve">2 </w:t>
              </w:r>
              <w:r>
                <w:rPr>
                  <w:lang w:eastAsia="fr-FR"/>
                </w:rPr>
                <w:sym w:font="Symbol" w:char="F06D"/>
              </w:r>
              <w:r>
                <w:rPr>
                  <w:lang w:eastAsia="fr-FR"/>
                </w:rPr>
                <w:t>s</w:t>
              </w:r>
            </w:ins>
          </w:p>
        </w:tc>
        <w:tc>
          <w:tcPr>
            <w:tcW w:w="1054" w:type="pct"/>
            <w:tcBorders>
              <w:top w:val="single" w:sz="2" w:space="0" w:color="auto"/>
              <w:left w:val="single" w:sz="2" w:space="0" w:color="auto"/>
              <w:bottom w:val="single" w:sz="2" w:space="0" w:color="auto"/>
              <w:right w:val="single" w:sz="2" w:space="0" w:color="auto"/>
            </w:tcBorders>
            <w:hideMark/>
          </w:tcPr>
          <w:p w14:paraId="101AF028" w14:textId="77777777" w:rsidR="00537783" w:rsidRDefault="00537783" w:rsidP="009E4F20">
            <w:pPr>
              <w:pStyle w:val="TAL"/>
              <w:rPr>
                <w:ins w:id="218" w:author="Nokia" w:date="2024-04-19T11:26:00Z"/>
                <w:lang w:eastAsia="fr-FR"/>
              </w:rPr>
            </w:pPr>
            <w:ins w:id="219" w:author="Nokia" w:date="2024-04-19T11:26:00Z">
              <w:r>
                <w:rPr>
                  <w:lang w:eastAsia="fr-FR"/>
                </w:rPr>
                <w:t>RTD between cells is less than CP</w:t>
              </w:r>
            </w:ins>
          </w:p>
        </w:tc>
      </w:tr>
      <w:tr w:rsidR="00537783" w14:paraId="05779A2E" w14:textId="77777777" w:rsidTr="009E4F20">
        <w:trPr>
          <w:cantSplit/>
          <w:trHeight w:val="113"/>
          <w:jc w:val="center"/>
          <w:ins w:id="220"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51E49E04" w14:textId="77777777" w:rsidR="00537783" w:rsidRDefault="00537783" w:rsidP="009E4F20">
            <w:pPr>
              <w:pStyle w:val="TAL"/>
              <w:rPr>
                <w:ins w:id="221" w:author="Nokia" w:date="2024-04-19T11:26:00Z"/>
                <w:lang w:eastAsia="fr-FR"/>
              </w:rPr>
            </w:pPr>
            <w:proofErr w:type="spellStart"/>
            <w:ins w:id="222" w:author="Nokia" w:date="2024-04-19T11:26:00Z">
              <w:r>
                <w:rPr>
                  <w:lang w:eastAsia="fr-FR"/>
                </w:rPr>
                <w:t>deriveSSB-IndexFromCell</w:t>
              </w:r>
              <w:proofErr w:type="spellEnd"/>
            </w:ins>
          </w:p>
        </w:tc>
        <w:tc>
          <w:tcPr>
            <w:tcW w:w="211" w:type="pct"/>
            <w:tcBorders>
              <w:top w:val="single" w:sz="2" w:space="0" w:color="auto"/>
              <w:left w:val="single" w:sz="2" w:space="0" w:color="auto"/>
              <w:bottom w:val="single" w:sz="2" w:space="0" w:color="auto"/>
              <w:right w:val="single" w:sz="2" w:space="0" w:color="auto"/>
            </w:tcBorders>
          </w:tcPr>
          <w:p w14:paraId="4A8EDC4A" w14:textId="77777777" w:rsidR="00537783" w:rsidRDefault="00537783" w:rsidP="009E4F20">
            <w:pPr>
              <w:pStyle w:val="TAC"/>
              <w:rPr>
                <w:ins w:id="223"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5A5DEBE" w14:textId="77777777" w:rsidR="00537783" w:rsidRDefault="00537783" w:rsidP="009E4F20">
            <w:pPr>
              <w:pStyle w:val="TAL"/>
              <w:jc w:val="center"/>
              <w:rPr>
                <w:ins w:id="224" w:author="Nokia" w:date="2024-04-19T11:26:00Z"/>
                <w:lang w:eastAsia="fr-FR"/>
              </w:rPr>
            </w:pPr>
            <w:ins w:id="225" w:author="Nokia" w:date="2024-04-19T11:26:00Z">
              <w:r>
                <w:rPr>
                  <w:lang w:eastAsia="zh-CN"/>
                </w:rPr>
                <w:t>Enabled</w:t>
              </w:r>
            </w:ins>
          </w:p>
        </w:tc>
        <w:tc>
          <w:tcPr>
            <w:tcW w:w="1054" w:type="pct"/>
            <w:tcBorders>
              <w:top w:val="single" w:sz="2" w:space="0" w:color="auto"/>
              <w:left w:val="single" w:sz="2" w:space="0" w:color="auto"/>
              <w:bottom w:val="single" w:sz="2" w:space="0" w:color="auto"/>
              <w:right w:val="single" w:sz="2" w:space="0" w:color="auto"/>
            </w:tcBorders>
          </w:tcPr>
          <w:p w14:paraId="275F1364" w14:textId="77777777" w:rsidR="00537783" w:rsidRDefault="00537783" w:rsidP="009E4F20">
            <w:pPr>
              <w:pStyle w:val="TAL"/>
              <w:rPr>
                <w:ins w:id="226" w:author="Nokia" w:date="2024-04-19T11:26:00Z"/>
                <w:lang w:eastAsia="fr-FR"/>
              </w:rPr>
            </w:pPr>
          </w:p>
        </w:tc>
      </w:tr>
      <w:tr w:rsidR="00537783" w14:paraId="02B3E964" w14:textId="77777777" w:rsidTr="009E4F20">
        <w:trPr>
          <w:cantSplit/>
          <w:trHeight w:val="113"/>
          <w:jc w:val="center"/>
          <w:ins w:id="227" w:author="Nokia" w:date="2024-04-19T11:26:00Z"/>
        </w:trPr>
        <w:tc>
          <w:tcPr>
            <w:tcW w:w="896" w:type="pct"/>
            <w:vMerge w:val="restart"/>
            <w:tcBorders>
              <w:top w:val="single" w:sz="4" w:space="0" w:color="auto"/>
              <w:left w:val="single" w:sz="4" w:space="0" w:color="auto"/>
              <w:bottom w:val="nil"/>
              <w:right w:val="single" w:sz="4" w:space="0" w:color="auto"/>
            </w:tcBorders>
            <w:hideMark/>
          </w:tcPr>
          <w:p w14:paraId="586288B0" w14:textId="77777777" w:rsidR="00537783" w:rsidRDefault="00537783" w:rsidP="009E4F20">
            <w:pPr>
              <w:pStyle w:val="TAL"/>
              <w:rPr>
                <w:ins w:id="228" w:author="Nokia" w:date="2024-04-19T11:26:00Z"/>
                <w:lang w:eastAsia="fr-FR"/>
              </w:rPr>
            </w:pPr>
            <w:ins w:id="229" w:author="Nokia" w:date="2024-04-19T11:26:00Z">
              <w:r>
                <w:rPr>
                  <w:lang w:eastAsia="fr-FR"/>
                </w:rPr>
                <w:t>LTM-CSI-</w:t>
              </w:r>
              <w:proofErr w:type="spellStart"/>
              <w:r>
                <w:rPr>
                  <w:lang w:eastAsia="fr-FR"/>
                </w:rPr>
                <w:t>ReportConfig</w:t>
              </w:r>
              <w:proofErr w:type="spellEnd"/>
            </w:ins>
          </w:p>
        </w:tc>
        <w:tc>
          <w:tcPr>
            <w:tcW w:w="803" w:type="pct"/>
            <w:tcBorders>
              <w:top w:val="single" w:sz="2" w:space="0" w:color="auto"/>
              <w:left w:val="single" w:sz="4" w:space="0" w:color="auto"/>
              <w:bottom w:val="single" w:sz="2" w:space="0" w:color="auto"/>
              <w:right w:val="single" w:sz="2" w:space="0" w:color="auto"/>
            </w:tcBorders>
            <w:hideMark/>
          </w:tcPr>
          <w:p w14:paraId="5722A7B2" w14:textId="77777777" w:rsidR="00537783" w:rsidRDefault="00537783" w:rsidP="009E4F20">
            <w:pPr>
              <w:pStyle w:val="TAL"/>
              <w:rPr>
                <w:ins w:id="230" w:author="Nokia" w:date="2024-04-19T11:26:00Z"/>
                <w:lang w:eastAsia="fr-FR"/>
              </w:rPr>
            </w:pPr>
            <w:ins w:id="231" w:author="Nokia" w:date="2024-04-19T11:26:00Z">
              <w:r>
                <w:rPr>
                  <w:lang w:eastAsia="fr-FR"/>
                </w:rPr>
                <w:t>L1-RSRP reporting period</w:t>
              </w:r>
            </w:ins>
          </w:p>
        </w:tc>
        <w:tc>
          <w:tcPr>
            <w:tcW w:w="211" w:type="pct"/>
            <w:tcBorders>
              <w:top w:val="single" w:sz="2" w:space="0" w:color="auto"/>
              <w:left w:val="single" w:sz="2" w:space="0" w:color="auto"/>
              <w:bottom w:val="single" w:sz="2" w:space="0" w:color="auto"/>
              <w:right w:val="single" w:sz="2" w:space="0" w:color="auto"/>
            </w:tcBorders>
            <w:hideMark/>
          </w:tcPr>
          <w:p w14:paraId="678836BF" w14:textId="77777777" w:rsidR="00537783" w:rsidRDefault="00537783" w:rsidP="009E4F20">
            <w:pPr>
              <w:pStyle w:val="TAC"/>
              <w:rPr>
                <w:ins w:id="232" w:author="Nokia" w:date="2024-04-19T11:26:00Z"/>
                <w:lang w:eastAsia="fr-FR"/>
              </w:rPr>
            </w:pPr>
            <w:ins w:id="233" w:author="Nokia" w:date="2024-04-19T11:26:00Z">
              <w:r>
                <w:rPr>
                  <w:lang w:eastAsia="fr-FR"/>
                </w:rPr>
                <w:t>slot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6FA92A7B" w14:textId="77777777" w:rsidR="00537783" w:rsidRDefault="00537783" w:rsidP="009E4F20">
            <w:pPr>
              <w:pStyle w:val="TAL"/>
              <w:jc w:val="center"/>
              <w:rPr>
                <w:ins w:id="234" w:author="Nokia" w:date="2024-04-19T11:26:00Z"/>
                <w:lang w:eastAsia="fr-FR"/>
              </w:rPr>
            </w:pPr>
            <w:ins w:id="235" w:author="Nokia" w:date="2024-04-19T11:26:00Z">
              <w:r>
                <w:rPr>
                  <w:lang w:eastAsia="fr-FR"/>
                </w:rPr>
                <w:t>80</w:t>
              </w:r>
            </w:ins>
          </w:p>
        </w:tc>
        <w:tc>
          <w:tcPr>
            <w:tcW w:w="1054" w:type="pct"/>
            <w:tcBorders>
              <w:top w:val="single" w:sz="2" w:space="0" w:color="auto"/>
              <w:left w:val="single" w:sz="2" w:space="0" w:color="auto"/>
              <w:bottom w:val="single" w:sz="2" w:space="0" w:color="auto"/>
              <w:right w:val="single" w:sz="2" w:space="0" w:color="auto"/>
            </w:tcBorders>
            <w:hideMark/>
          </w:tcPr>
          <w:p w14:paraId="47CF9C81" w14:textId="77777777" w:rsidR="00537783" w:rsidRDefault="00537783" w:rsidP="009E4F20">
            <w:pPr>
              <w:pStyle w:val="TAL"/>
              <w:rPr>
                <w:ins w:id="236" w:author="Nokia" w:date="2024-04-19T11:26:00Z"/>
                <w:lang w:eastAsia="fr-FR"/>
              </w:rPr>
            </w:pPr>
            <w:ins w:id="237" w:author="Nokia" w:date="2024-04-19T11:26:00Z">
              <w:r>
                <w:rPr>
                  <w:lang w:eastAsia="fr-FR"/>
                </w:rPr>
                <w:t>Periodic L1-RSRP reporting configured</w:t>
              </w:r>
            </w:ins>
          </w:p>
        </w:tc>
      </w:tr>
      <w:tr w:rsidR="00537783" w14:paraId="5100F059" w14:textId="77777777" w:rsidTr="009E4F20">
        <w:trPr>
          <w:cantSplit/>
          <w:trHeight w:val="113"/>
          <w:jc w:val="center"/>
          <w:ins w:id="238" w:author="Nokia" w:date="2024-04-19T11:26:00Z"/>
        </w:trPr>
        <w:tc>
          <w:tcPr>
            <w:tcW w:w="0" w:type="auto"/>
            <w:vMerge/>
            <w:tcBorders>
              <w:top w:val="single" w:sz="4" w:space="0" w:color="auto"/>
              <w:left w:val="single" w:sz="4" w:space="0" w:color="auto"/>
              <w:bottom w:val="nil"/>
              <w:right w:val="single" w:sz="4" w:space="0" w:color="auto"/>
            </w:tcBorders>
            <w:vAlign w:val="center"/>
            <w:hideMark/>
          </w:tcPr>
          <w:p w14:paraId="4B0D63B7" w14:textId="77777777" w:rsidR="00537783" w:rsidRDefault="00537783" w:rsidP="009E4F20">
            <w:pPr>
              <w:spacing w:after="0"/>
              <w:rPr>
                <w:ins w:id="239" w:author="Nokia" w:date="2024-04-19T11:26:00Z"/>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5BB73AC6" w14:textId="77777777" w:rsidR="00537783" w:rsidRDefault="00537783" w:rsidP="009E4F20">
            <w:pPr>
              <w:pStyle w:val="TAL"/>
              <w:rPr>
                <w:ins w:id="240" w:author="Nokia" w:date="2024-04-19T11:26:00Z"/>
                <w:lang w:eastAsia="fr-FR"/>
              </w:rPr>
            </w:pPr>
            <w:proofErr w:type="spellStart"/>
            <w:ins w:id="241" w:author="Nokia" w:date="2024-04-19T11:26:00Z">
              <w:r>
                <w:rPr>
                  <w:lang w:eastAsia="fr-FR"/>
                </w:rPr>
                <w:t>nrOfReportedCells</w:t>
              </w:r>
              <w:proofErr w:type="spellEnd"/>
            </w:ins>
          </w:p>
        </w:tc>
        <w:tc>
          <w:tcPr>
            <w:tcW w:w="211" w:type="pct"/>
            <w:tcBorders>
              <w:top w:val="single" w:sz="2" w:space="0" w:color="auto"/>
              <w:left w:val="single" w:sz="2" w:space="0" w:color="auto"/>
              <w:bottom w:val="single" w:sz="2" w:space="0" w:color="auto"/>
              <w:right w:val="single" w:sz="2" w:space="0" w:color="auto"/>
            </w:tcBorders>
          </w:tcPr>
          <w:p w14:paraId="1F569FDD" w14:textId="77777777" w:rsidR="00537783" w:rsidRDefault="00537783" w:rsidP="009E4F20">
            <w:pPr>
              <w:pStyle w:val="TAC"/>
              <w:rPr>
                <w:ins w:id="242"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93FA445" w14:textId="77777777" w:rsidR="00537783" w:rsidRDefault="00537783" w:rsidP="009E4F20">
            <w:pPr>
              <w:pStyle w:val="TAL"/>
              <w:jc w:val="center"/>
              <w:rPr>
                <w:ins w:id="243" w:author="Nokia" w:date="2024-04-19T11:26:00Z"/>
                <w:lang w:eastAsia="fr-FR"/>
              </w:rPr>
            </w:pPr>
            <w:ins w:id="244" w:author="Nokia" w:date="2024-04-19T11:26:00Z">
              <w:r>
                <w:rPr>
                  <w:lang w:eastAsia="zh-CN"/>
                </w:rPr>
                <w:t>n1</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798DD3BD" w14:textId="77777777" w:rsidR="00537783" w:rsidRDefault="00537783" w:rsidP="009E4F20">
            <w:pPr>
              <w:pStyle w:val="TAL"/>
              <w:rPr>
                <w:ins w:id="245" w:author="Nokia" w:date="2024-04-19T11:26:00Z"/>
                <w:lang w:eastAsia="fr-FR"/>
              </w:rPr>
            </w:pPr>
            <w:ins w:id="246" w:author="Nokia" w:date="2024-04-19T11:26:00Z">
              <w:r>
                <w:rPr>
                  <w:lang w:eastAsia="fr-FR"/>
                </w:rPr>
                <w:t>Report candidate cell’s (Cell 3) L1-RSRP measurement results.</w:t>
              </w:r>
            </w:ins>
          </w:p>
        </w:tc>
      </w:tr>
      <w:tr w:rsidR="00537783" w14:paraId="3C74AB36" w14:textId="77777777" w:rsidTr="009E4F20">
        <w:trPr>
          <w:cantSplit/>
          <w:trHeight w:val="113"/>
          <w:jc w:val="center"/>
          <w:ins w:id="247" w:author="Nokia" w:date="2024-04-19T11:26:00Z"/>
        </w:trPr>
        <w:tc>
          <w:tcPr>
            <w:tcW w:w="0" w:type="auto"/>
            <w:vMerge/>
            <w:tcBorders>
              <w:top w:val="single" w:sz="4" w:space="0" w:color="auto"/>
              <w:left w:val="single" w:sz="4" w:space="0" w:color="auto"/>
              <w:bottom w:val="nil"/>
              <w:right w:val="single" w:sz="4" w:space="0" w:color="auto"/>
            </w:tcBorders>
            <w:vAlign w:val="center"/>
            <w:hideMark/>
          </w:tcPr>
          <w:p w14:paraId="2C115562" w14:textId="77777777" w:rsidR="00537783" w:rsidRDefault="00537783" w:rsidP="009E4F20">
            <w:pPr>
              <w:spacing w:after="0"/>
              <w:rPr>
                <w:ins w:id="248" w:author="Nokia" w:date="2024-04-19T11:26:00Z"/>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30055C48" w14:textId="77777777" w:rsidR="00537783" w:rsidRDefault="00537783" w:rsidP="009E4F20">
            <w:pPr>
              <w:pStyle w:val="TAL"/>
              <w:rPr>
                <w:ins w:id="249" w:author="Nokia" w:date="2024-04-19T11:26:00Z"/>
                <w:lang w:eastAsia="fr-FR"/>
              </w:rPr>
            </w:pPr>
            <w:proofErr w:type="spellStart"/>
            <w:ins w:id="250" w:author="Nokia" w:date="2024-04-19T11:26:00Z">
              <w:r>
                <w:rPr>
                  <w:lang w:eastAsia="fr-FR"/>
                </w:rPr>
                <w:t>nrOfReportedRS</w:t>
              </w:r>
              <w:proofErr w:type="spellEnd"/>
              <w:r>
                <w:rPr>
                  <w:lang w:eastAsia="fr-FR"/>
                </w:rPr>
                <w:t>-PerCell</w:t>
              </w:r>
            </w:ins>
          </w:p>
        </w:tc>
        <w:tc>
          <w:tcPr>
            <w:tcW w:w="211" w:type="pct"/>
            <w:tcBorders>
              <w:top w:val="single" w:sz="2" w:space="0" w:color="auto"/>
              <w:left w:val="single" w:sz="2" w:space="0" w:color="auto"/>
              <w:bottom w:val="single" w:sz="2" w:space="0" w:color="auto"/>
              <w:right w:val="single" w:sz="2" w:space="0" w:color="auto"/>
            </w:tcBorders>
          </w:tcPr>
          <w:p w14:paraId="58B1FB2A" w14:textId="77777777" w:rsidR="00537783" w:rsidRDefault="00537783" w:rsidP="009E4F20">
            <w:pPr>
              <w:pStyle w:val="TAC"/>
              <w:rPr>
                <w:ins w:id="251"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EFD5F43" w14:textId="77777777" w:rsidR="00537783" w:rsidRDefault="00537783" w:rsidP="009E4F20">
            <w:pPr>
              <w:pStyle w:val="TAL"/>
              <w:jc w:val="center"/>
              <w:rPr>
                <w:ins w:id="252" w:author="Nokia" w:date="2024-04-19T11:26:00Z"/>
                <w:lang w:eastAsia="fr-FR"/>
              </w:rPr>
            </w:pPr>
            <w:ins w:id="253" w:author="Nokia" w:date="2024-04-19T11:26:00Z">
              <w:r>
                <w:rPr>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93C617D" w14:textId="77777777" w:rsidR="00537783" w:rsidRDefault="00537783" w:rsidP="009E4F20">
            <w:pPr>
              <w:spacing w:after="0"/>
              <w:rPr>
                <w:ins w:id="254" w:author="Nokia" w:date="2024-04-19T11:26:00Z"/>
                <w:rFonts w:ascii="Arial" w:hAnsi="Arial"/>
                <w:sz w:val="18"/>
                <w:lang w:eastAsia="fr-FR"/>
              </w:rPr>
            </w:pPr>
          </w:p>
        </w:tc>
      </w:tr>
      <w:tr w:rsidR="00537783" w14:paraId="3C148006" w14:textId="77777777" w:rsidTr="009E4F20">
        <w:trPr>
          <w:cantSplit/>
          <w:trHeight w:val="113"/>
          <w:jc w:val="center"/>
          <w:ins w:id="255" w:author="Nokia" w:date="2024-04-19T11:26:00Z"/>
        </w:trPr>
        <w:tc>
          <w:tcPr>
            <w:tcW w:w="896" w:type="pct"/>
            <w:tcBorders>
              <w:top w:val="nil"/>
              <w:left w:val="single" w:sz="4" w:space="0" w:color="auto"/>
              <w:bottom w:val="single" w:sz="4" w:space="0" w:color="auto"/>
              <w:right w:val="single" w:sz="4" w:space="0" w:color="auto"/>
            </w:tcBorders>
          </w:tcPr>
          <w:p w14:paraId="62D9164C" w14:textId="77777777" w:rsidR="00537783" w:rsidRDefault="00537783" w:rsidP="009E4F20">
            <w:pPr>
              <w:pStyle w:val="TAL"/>
              <w:rPr>
                <w:ins w:id="256" w:author="Nokia" w:date="2024-04-19T11:26:00Z"/>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3D396017" w14:textId="77777777" w:rsidR="00537783" w:rsidRDefault="00537783" w:rsidP="009E4F20">
            <w:pPr>
              <w:pStyle w:val="TAL"/>
              <w:rPr>
                <w:ins w:id="257" w:author="Nokia" w:date="2024-04-19T11:26:00Z"/>
                <w:lang w:eastAsia="fr-FR"/>
              </w:rPr>
            </w:pPr>
            <w:proofErr w:type="spellStart"/>
            <w:ins w:id="258" w:author="Nokia" w:date="2024-04-19T11:26:00Z">
              <w:r>
                <w:rPr>
                  <w:lang w:eastAsia="fr-FR"/>
                </w:rPr>
                <w:t>spCellInclusion</w:t>
              </w:r>
              <w:proofErr w:type="spellEnd"/>
            </w:ins>
          </w:p>
        </w:tc>
        <w:tc>
          <w:tcPr>
            <w:tcW w:w="211" w:type="pct"/>
            <w:tcBorders>
              <w:top w:val="single" w:sz="2" w:space="0" w:color="auto"/>
              <w:left w:val="single" w:sz="2" w:space="0" w:color="auto"/>
              <w:bottom w:val="single" w:sz="2" w:space="0" w:color="auto"/>
              <w:right w:val="single" w:sz="2" w:space="0" w:color="auto"/>
            </w:tcBorders>
          </w:tcPr>
          <w:p w14:paraId="5D281D35" w14:textId="77777777" w:rsidR="00537783" w:rsidRDefault="00537783" w:rsidP="009E4F20">
            <w:pPr>
              <w:pStyle w:val="TAC"/>
              <w:rPr>
                <w:ins w:id="259"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6F565B3" w14:textId="77777777" w:rsidR="00537783" w:rsidRDefault="00537783" w:rsidP="009E4F20">
            <w:pPr>
              <w:pStyle w:val="TAL"/>
              <w:jc w:val="center"/>
              <w:rPr>
                <w:ins w:id="260" w:author="Nokia" w:date="2024-04-19T11:26:00Z"/>
                <w:lang w:eastAsia="fr-FR"/>
              </w:rPr>
            </w:pPr>
            <w:ins w:id="261" w:author="Nokia" w:date="2024-04-19T11:26:00Z">
              <w:r>
                <w:rPr>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F4B6FFF" w14:textId="77777777" w:rsidR="00537783" w:rsidRDefault="00537783" w:rsidP="009E4F20">
            <w:pPr>
              <w:spacing w:after="0"/>
              <w:rPr>
                <w:ins w:id="262" w:author="Nokia" w:date="2024-04-19T11:26:00Z"/>
                <w:rFonts w:ascii="Arial" w:hAnsi="Arial"/>
                <w:sz w:val="18"/>
                <w:lang w:eastAsia="fr-FR"/>
              </w:rPr>
            </w:pPr>
          </w:p>
        </w:tc>
      </w:tr>
      <w:tr w:rsidR="00537783" w:rsidRPr="009E4F20" w14:paraId="7A324E97" w14:textId="77777777" w:rsidTr="009E4F20">
        <w:trPr>
          <w:cantSplit/>
          <w:trHeight w:val="113"/>
          <w:jc w:val="center"/>
          <w:ins w:id="263" w:author="Nokia" w:date="2024-04-19T11:26:00Z"/>
        </w:trPr>
        <w:tc>
          <w:tcPr>
            <w:tcW w:w="896" w:type="pct"/>
            <w:vMerge w:val="restart"/>
            <w:tcBorders>
              <w:top w:val="nil"/>
              <w:left w:val="single" w:sz="4" w:space="0" w:color="auto"/>
              <w:bottom w:val="single" w:sz="4" w:space="0" w:color="auto"/>
              <w:right w:val="single" w:sz="2" w:space="0" w:color="auto"/>
            </w:tcBorders>
            <w:hideMark/>
          </w:tcPr>
          <w:p w14:paraId="79803FB7" w14:textId="77777777" w:rsidR="00537783" w:rsidRDefault="00537783" w:rsidP="009E4F20">
            <w:pPr>
              <w:pStyle w:val="TAL"/>
              <w:rPr>
                <w:ins w:id="264" w:author="Nokia" w:date="2024-04-19T11:26:00Z"/>
                <w:lang w:eastAsia="fr-FR"/>
              </w:rPr>
            </w:pPr>
            <w:proofErr w:type="spellStart"/>
            <w:ins w:id="265" w:author="Nokia" w:date="2024-04-19T11:26:00Z">
              <w:r>
                <w:rPr>
                  <w:lang w:eastAsia="fr-FR"/>
                </w:rPr>
                <w:t>ltm</w:t>
              </w:r>
              <w:proofErr w:type="spellEnd"/>
              <w:r>
                <w:rPr>
                  <w:lang w:eastAsia="fr-FR"/>
                </w:rPr>
                <w:t>-DL-</w:t>
              </w:r>
              <w:proofErr w:type="spellStart"/>
              <w:r>
                <w:rPr>
                  <w:lang w:eastAsia="fr-FR"/>
                </w:rPr>
                <w:t>OrJointTCI</w:t>
              </w:r>
              <w:proofErr w:type="spellEnd"/>
              <w:r>
                <w:rPr>
                  <w:lang w:eastAsia="fr-FR"/>
                </w:rPr>
                <w:t>-</w:t>
              </w:r>
              <w:proofErr w:type="spellStart"/>
              <w:r>
                <w:rPr>
                  <w:lang w:eastAsia="fr-FR"/>
                </w:rPr>
                <w:t>StateToAddModList</w:t>
              </w:r>
              <w:proofErr w:type="spellEnd"/>
            </w:ins>
          </w:p>
        </w:tc>
        <w:tc>
          <w:tcPr>
            <w:tcW w:w="803" w:type="pct"/>
            <w:tcBorders>
              <w:top w:val="nil"/>
              <w:left w:val="single" w:sz="4" w:space="0" w:color="auto"/>
              <w:bottom w:val="single" w:sz="4" w:space="0" w:color="auto"/>
              <w:right w:val="single" w:sz="2" w:space="0" w:color="auto"/>
            </w:tcBorders>
          </w:tcPr>
          <w:p w14:paraId="48195201" w14:textId="77777777" w:rsidR="00537783" w:rsidRDefault="00537783" w:rsidP="009E4F20">
            <w:pPr>
              <w:pStyle w:val="TAL"/>
              <w:rPr>
                <w:ins w:id="266" w:author="Nokia" w:date="2024-04-19T11:26:00Z"/>
                <w:lang w:eastAsia="zh-CN"/>
              </w:rPr>
            </w:pPr>
            <w:ins w:id="267" w:author="Nokia" w:date="2024-04-19T11:26:00Z">
              <w:r>
                <w:rPr>
                  <w:lang w:eastAsia="fr-FR"/>
                </w:rPr>
                <w:t>CandidateTCI-State</w:t>
              </w:r>
              <w:r>
                <w:rPr>
                  <w:lang w:eastAsia="zh-CN"/>
                </w:rPr>
                <w:t>#1</w:t>
              </w:r>
            </w:ins>
          </w:p>
          <w:p w14:paraId="0E6BDA64" w14:textId="77777777" w:rsidR="00537783" w:rsidRDefault="00537783" w:rsidP="009E4F20">
            <w:pPr>
              <w:pStyle w:val="TAL"/>
              <w:rPr>
                <w:ins w:id="268" w:author="Nokia" w:date="2024-04-19T11:26:00Z"/>
                <w:lang w:eastAsia="fr-FR"/>
              </w:rPr>
            </w:pPr>
          </w:p>
        </w:tc>
        <w:tc>
          <w:tcPr>
            <w:tcW w:w="211" w:type="pct"/>
            <w:tcBorders>
              <w:top w:val="single" w:sz="2" w:space="0" w:color="auto"/>
              <w:left w:val="single" w:sz="2" w:space="0" w:color="auto"/>
              <w:bottom w:val="single" w:sz="2" w:space="0" w:color="auto"/>
              <w:right w:val="single" w:sz="2" w:space="0" w:color="auto"/>
            </w:tcBorders>
          </w:tcPr>
          <w:p w14:paraId="5AA5E2A0" w14:textId="77777777" w:rsidR="00537783" w:rsidRDefault="00537783" w:rsidP="009E4F20">
            <w:pPr>
              <w:pStyle w:val="TAC"/>
              <w:rPr>
                <w:ins w:id="269" w:author="Nokia" w:date="2024-04-19T11:26:00Z"/>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28F40C16" w14:textId="77777777" w:rsidR="00537783" w:rsidRPr="009E4F20" w:rsidRDefault="00537783" w:rsidP="009E4F20">
            <w:pPr>
              <w:pStyle w:val="TAC"/>
              <w:rPr>
                <w:ins w:id="270" w:author="Nokia" w:date="2024-04-19T11:26:00Z"/>
                <w:lang w:eastAsia="zh-CN"/>
              </w:rPr>
            </w:pPr>
            <w:proofErr w:type="spellStart"/>
            <w:ins w:id="271" w:author="Nokia" w:date="2024-04-19T11:26:00Z">
              <w:r w:rsidRPr="009E4F20">
                <w:rPr>
                  <w:lang w:eastAsia="fr-FR"/>
                </w:rPr>
                <w:t>DLorJoint</w:t>
              </w:r>
              <w:proofErr w:type="spellEnd"/>
              <w:r w:rsidRPr="009E4F20">
                <w:rPr>
                  <w:lang w:eastAsia="fr-FR"/>
                </w:rPr>
                <w:t xml:space="preserve"> TCI.State.0</w:t>
              </w:r>
            </w:ins>
          </w:p>
        </w:tc>
        <w:tc>
          <w:tcPr>
            <w:tcW w:w="509" w:type="pct"/>
            <w:tcBorders>
              <w:top w:val="single" w:sz="2" w:space="0" w:color="auto"/>
              <w:left w:val="single" w:sz="2" w:space="0" w:color="auto"/>
              <w:bottom w:val="single" w:sz="2" w:space="0" w:color="auto"/>
              <w:right w:val="single" w:sz="2" w:space="0" w:color="auto"/>
            </w:tcBorders>
            <w:hideMark/>
          </w:tcPr>
          <w:p w14:paraId="35807A6A" w14:textId="77777777" w:rsidR="00537783" w:rsidRPr="009E4F20" w:rsidRDefault="00537783" w:rsidP="009E4F20">
            <w:pPr>
              <w:pStyle w:val="TAC"/>
              <w:rPr>
                <w:ins w:id="272" w:author="Nokia" w:date="2024-04-19T11:26:00Z"/>
                <w:lang w:eastAsia="zh-CN"/>
              </w:rPr>
            </w:pPr>
            <w:proofErr w:type="spellStart"/>
            <w:ins w:id="273" w:author="Nokia" w:date="2024-04-19T11:26:00Z">
              <w:r w:rsidRPr="009E4F20">
                <w:rPr>
                  <w:lang w:eastAsia="fr-FR"/>
                </w:rPr>
                <w:t>DLorJoint</w:t>
              </w:r>
              <w:proofErr w:type="spellEnd"/>
              <w:r w:rsidRPr="009E4F20">
                <w:rPr>
                  <w:lang w:eastAsia="fr-FR"/>
                </w:rPr>
                <w:t xml:space="preserve"> TCI.State.2</w:t>
              </w:r>
            </w:ins>
          </w:p>
        </w:tc>
        <w:tc>
          <w:tcPr>
            <w:tcW w:w="509" w:type="pct"/>
            <w:tcBorders>
              <w:top w:val="single" w:sz="2" w:space="0" w:color="auto"/>
              <w:left w:val="single" w:sz="2" w:space="0" w:color="auto"/>
              <w:bottom w:val="single" w:sz="2" w:space="0" w:color="auto"/>
              <w:right w:val="single" w:sz="2" w:space="0" w:color="auto"/>
            </w:tcBorders>
          </w:tcPr>
          <w:p w14:paraId="1CE506DB" w14:textId="77777777" w:rsidR="00537783" w:rsidRPr="009E4F20" w:rsidRDefault="00537783" w:rsidP="009E4F20">
            <w:pPr>
              <w:pStyle w:val="TAL"/>
              <w:rPr>
                <w:ins w:id="274" w:author="Nokia" w:date="2024-04-19T11:26:00Z"/>
                <w:lang w:eastAsia="fr-FR"/>
              </w:rPr>
            </w:pPr>
            <w:proofErr w:type="spellStart"/>
            <w:ins w:id="275" w:author="Nokia" w:date="2024-04-19T11:26:00Z">
              <w:r w:rsidRPr="009E4F20">
                <w:rPr>
                  <w:lang w:eastAsia="fr-FR"/>
                </w:rPr>
                <w:t>DLorJoint</w:t>
              </w:r>
              <w:proofErr w:type="spellEnd"/>
              <w:r w:rsidRPr="009E4F20">
                <w:rPr>
                  <w:lang w:eastAsia="fr-FR"/>
                </w:rPr>
                <w:t xml:space="preserve"> TCI.State.1</w:t>
              </w:r>
            </w:ins>
          </w:p>
          <w:p w14:paraId="1944CAF0" w14:textId="77777777" w:rsidR="00537783" w:rsidRPr="009E4F20" w:rsidRDefault="00537783" w:rsidP="009E4F20">
            <w:pPr>
              <w:pStyle w:val="TAL"/>
              <w:rPr>
                <w:ins w:id="276" w:author="Nokia" w:date="2024-04-19T11:26:00Z"/>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F2A28AF" w14:textId="77777777" w:rsidR="00537783" w:rsidRPr="009E4F20" w:rsidRDefault="00537783" w:rsidP="009E4F20">
            <w:pPr>
              <w:pStyle w:val="TAL"/>
              <w:rPr>
                <w:ins w:id="277" w:author="Nokia" w:date="2024-04-19T11:26:00Z"/>
                <w:rFonts w:cs="Arial"/>
                <w:lang w:eastAsia="fr-FR"/>
              </w:rPr>
            </w:pPr>
            <w:proofErr w:type="spellStart"/>
            <w:ins w:id="278" w:author="Nokia" w:date="2024-04-19T11:26:00Z">
              <w:r w:rsidRPr="009E4F20">
                <w:rPr>
                  <w:lang w:eastAsia="fr-FR"/>
                </w:rPr>
                <w:t>DLorJoint</w:t>
              </w:r>
              <w:proofErr w:type="spellEnd"/>
              <w:r w:rsidRPr="009E4F20">
                <w:rPr>
                  <w:lang w:eastAsia="fr-FR"/>
                </w:rPr>
                <w:t xml:space="preserve"> TCI.State.3</w:t>
              </w:r>
            </w:ins>
          </w:p>
        </w:tc>
        <w:tc>
          <w:tcPr>
            <w:tcW w:w="1054" w:type="pct"/>
            <w:vMerge w:val="restart"/>
            <w:tcBorders>
              <w:top w:val="single" w:sz="2" w:space="0" w:color="auto"/>
              <w:left w:val="single" w:sz="2" w:space="0" w:color="auto"/>
              <w:bottom w:val="single" w:sz="2" w:space="0" w:color="auto"/>
              <w:right w:val="single" w:sz="2" w:space="0" w:color="auto"/>
            </w:tcBorders>
          </w:tcPr>
          <w:p w14:paraId="0F67B711" w14:textId="77777777" w:rsidR="00537783" w:rsidRPr="009E4F20" w:rsidRDefault="00537783" w:rsidP="009E4F20">
            <w:pPr>
              <w:pStyle w:val="TAL"/>
              <w:rPr>
                <w:ins w:id="279" w:author="Nokia" w:date="2024-04-19T11:26:00Z"/>
                <w:lang w:eastAsia="zh-CN"/>
              </w:rPr>
            </w:pPr>
            <w:ins w:id="280" w:author="Nokia" w:date="2024-04-19T11:26:00Z">
              <w:r w:rsidRPr="009E4F20">
                <w:rPr>
                  <w:rFonts w:cs="Arial"/>
                  <w:lang w:eastAsia="fr-FR"/>
                </w:rPr>
                <w:t xml:space="preserve">As specified in clause </w:t>
              </w:r>
              <w:r w:rsidRPr="009E4F20">
                <w:rPr>
                  <w:lang w:eastAsia="fr-FR"/>
                </w:rPr>
                <w:t>A.3.16B</w:t>
              </w:r>
              <w:r w:rsidRPr="009E4F20">
                <w:rPr>
                  <w:lang w:eastAsia="zh-CN"/>
                </w:rPr>
                <w:t>.</w:t>
              </w:r>
            </w:ins>
          </w:p>
          <w:p w14:paraId="18E6B376" w14:textId="77777777" w:rsidR="00537783" w:rsidRPr="009E4F20" w:rsidRDefault="00537783" w:rsidP="009E4F20">
            <w:pPr>
              <w:pStyle w:val="TAL"/>
              <w:rPr>
                <w:ins w:id="281" w:author="Nokia" w:date="2024-04-19T11:26:00Z"/>
                <w:lang w:eastAsia="fr-FR"/>
              </w:rPr>
            </w:pPr>
            <w:ins w:id="282" w:author="Nokia" w:date="2024-04-19T11:26:00Z">
              <w:r w:rsidRPr="009E4F20">
                <w:rPr>
                  <w:lang w:eastAsia="zh-CN"/>
                </w:rPr>
                <w:t xml:space="preserve">In test 1A and 1B, </w:t>
              </w:r>
              <w:r w:rsidRPr="009E4F20">
                <w:rPr>
                  <w:lang w:eastAsia="fr-FR"/>
                </w:rPr>
                <w:t>CandidateTCI-State</w:t>
              </w:r>
              <w:r w:rsidRPr="009E4F20">
                <w:rPr>
                  <w:lang w:eastAsia="zh-CN"/>
                </w:rPr>
                <w:t xml:space="preserve">#1 and/or </w:t>
              </w:r>
              <w:r w:rsidRPr="009E4F20">
                <w:rPr>
                  <w:lang w:eastAsia="fr-FR"/>
                </w:rPr>
                <w:t xml:space="preserve">CandidateTCI-UL-State#1 are </w:t>
              </w:r>
              <w:r w:rsidRPr="009E4F20">
                <w:rPr>
                  <w:lang w:eastAsia="zh-CN"/>
                </w:rPr>
                <w:t>configured for early TCI state activation.</w:t>
              </w:r>
            </w:ins>
          </w:p>
          <w:p w14:paraId="657F76C1" w14:textId="77777777" w:rsidR="00537783" w:rsidRPr="009E4F20" w:rsidRDefault="00537783" w:rsidP="009E4F20">
            <w:pPr>
              <w:pStyle w:val="TAL"/>
              <w:rPr>
                <w:ins w:id="283" w:author="Nokia" w:date="2024-04-19T11:26:00Z"/>
                <w:lang w:eastAsia="zh-CN"/>
              </w:rPr>
            </w:pPr>
          </w:p>
          <w:p w14:paraId="65FBAF7D" w14:textId="77777777" w:rsidR="00537783" w:rsidRPr="009E4F20" w:rsidRDefault="00537783" w:rsidP="009E4F20">
            <w:pPr>
              <w:pStyle w:val="TAL"/>
              <w:rPr>
                <w:ins w:id="284" w:author="Nokia" w:date="2024-04-19T11:26:00Z"/>
                <w:lang w:eastAsia="zh-CN"/>
              </w:rPr>
            </w:pPr>
            <w:ins w:id="285" w:author="Nokia" w:date="2024-04-19T11:26:00Z">
              <w:r w:rsidRPr="009E4F20">
                <w:rPr>
                  <w:lang w:eastAsia="fr-FR"/>
                </w:rPr>
                <w:t>CandidateTCI-State</w:t>
              </w:r>
              <w:r w:rsidRPr="009E4F20">
                <w:rPr>
                  <w:lang w:eastAsia="zh-CN"/>
                </w:rPr>
                <w:t xml:space="preserve">#2 and/or </w:t>
              </w:r>
              <w:r w:rsidRPr="009E4F20">
                <w:rPr>
                  <w:lang w:eastAsia="fr-FR"/>
                </w:rPr>
                <w:t>CandidateTCI-UL-State#2 are</w:t>
              </w:r>
              <w:r w:rsidRPr="009E4F20">
                <w:rPr>
                  <w:lang w:eastAsia="zh-CN"/>
                </w:rPr>
                <w:t xml:space="preserve"> configured for TCI state indication in cell switch command.</w:t>
              </w:r>
            </w:ins>
          </w:p>
          <w:p w14:paraId="03884566" w14:textId="77777777" w:rsidR="00537783" w:rsidRPr="009E4F20" w:rsidRDefault="00537783" w:rsidP="009E4F20">
            <w:pPr>
              <w:pStyle w:val="TAL"/>
              <w:rPr>
                <w:ins w:id="286" w:author="Nokia" w:date="2024-04-19T11:26:00Z"/>
                <w:lang w:eastAsia="fr-FR"/>
              </w:rPr>
            </w:pPr>
            <w:ins w:id="287" w:author="Nokia" w:date="2024-04-19T11:26:00Z">
              <w:r w:rsidRPr="009E4F20">
                <w:rPr>
                  <w:lang w:eastAsia="zh-CN"/>
                </w:rPr>
                <w:t xml:space="preserve">In test 2A and 2B, </w:t>
              </w:r>
              <w:r w:rsidRPr="009E4F20">
                <w:rPr>
                  <w:lang w:eastAsia="fr-FR"/>
                </w:rPr>
                <w:t>CandidateTCI-State</w:t>
              </w:r>
              <w:r w:rsidRPr="009E4F20">
                <w:rPr>
                  <w:lang w:eastAsia="zh-CN"/>
                </w:rPr>
                <w:t xml:space="preserve">#1 and/or </w:t>
              </w:r>
              <w:r w:rsidRPr="009E4F20">
                <w:rPr>
                  <w:lang w:eastAsia="fr-FR"/>
                </w:rPr>
                <w:t>CandidateTCI-UL-State#1 are</w:t>
              </w:r>
            </w:ins>
          </w:p>
          <w:p w14:paraId="1DDB1E9E" w14:textId="77777777" w:rsidR="00537783" w:rsidRPr="009E4F20" w:rsidRDefault="00537783" w:rsidP="009E4F20">
            <w:pPr>
              <w:pStyle w:val="TAL"/>
              <w:rPr>
                <w:ins w:id="288" w:author="Nokia" w:date="2024-04-19T11:26:00Z"/>
                <w:lang w:eastAsia="fr-FR"/>
              </w:rPr>
            </w:pPr>
            <w:ins w:id="289" w:author="Nokia" w:date="2024-04-19T11:26:00Z">
              <w:r w:rsidRPr="009E4F20">
                <w:rPr>
                  <w:lang w:eastAsia="zh-CN"/>
                </w:rPr>
                <w:t>configured for TCI state indication in cell switch command.</w:t>
              </w:r>
            </w:ins>
          </w:p>
        </w:tc>
      </w:tr>
      <w:tr w:rsidR="00537783" w14:paraId="0D5E9B95" w14:textId="77777777" w:rsidTr="009E4F20">
        <w:trPr>
          <w:cantSplit/>
          <w:trHeight w:val="113"/>
          <w:jc w:val="center"/>
          <w:ins w:id="290" w:author="Nokia" w:date="2024-04-19T11:26:00Z"/>
        </w:trPr>
        <w:tc>
          <w:tcPr>
            <w:tcW w:w="0" w:type="auto"/>
            <w:vMerge/>
            <w:tcBorders>
              <w:top w:val="nil"/>
              <w:left w:val="single" w:sz="4" w:space="0" w:color="auto"/>
              <w:bottom w:val="single" w:sz="4" w:space="0" w:color="auto"/>
              <w:right w:val="single" w:sz="2" w:space="0" w:color="auto"/>
            </w:tcBorders>
            <w:vAlign w:val="center"/>
            <w:hideMark/>
          </w:tcPr>
          <w:p w14:paraId="76FDE3B9" w14:textId="77777777" w:rsidR="00537783" w:rsidRDefault="00537783" w:rsidP="009E4F20">
            <w:pPr>
              <w:spacing w:after="0"/>
              <w:rPr>
                <w:ins w:id="291" w:author="Nokia" w:date="2024-04-19T11:26:00Z"/>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05162D91" w14:textId="77777777" w:rsidR="00537783" w:rsidRDefault="00537783" w:rsidP="009E4F20">
            <w:pPr>
              <w:pStyle w:val="TAL"/>
              <w:rPr>
                <w:ins w:id="292" w:author="Nokia" w:date="2024-04-19T11:26:00Z"/>
                <w:lang w:eastAsia="zh-CN"/>
              </w:rPr>
            </w:pPr>
            <w:ins w:id="293" w:author="Nokia" w:date="2024-04-19T11:26:00Z">
              <w:r>
                <w:rPr>
                  <w:lang w:eastAsia="zh-CN"/>
                </w:rPr>
                <w:t>#2</w:t>
              </w:r>
            </w:ins>
          </w:p>
          <w:p w14:paraId="3EDEC2CE" w14:textId="77777777" w:rsidR="00537783" w:rsidRDefault="00537783" w:rsidP="009E4F20">
            <w:pPr>
              <w:pStyle w:val="TAL"/>
              <w:rPr>
                <w:ins w:id="294" w:author="Nokia" w:date="2024-04-19T11:26:00Z"/>
                <w:lang w:eastAsia="fr-FR"/>
              </w:rPr>
            </w:pPr>
            <w:ins w:id="295" w:author="Nokia" w:date="2024-04-19T11:26:00Z">
              <w:r>
                <w:rPr>
                  <w:lang w:eastAsia="fr-FR"/>
                </w:rPr>
                <w:t>CandidateTCI-State#2</w:t>
              </w:r>
            </w:ins>
          </w:p>
        </w:tc>
        <w:tc>
          <w:tcPr>
            <w:tcW w:w="211" w:type="pct"/>
            <w:tcBorders>
              <w:top w:val="single" w:sz="2" w:space="0" w:color="auto"/>
              <w:left w:val="single" w:sz="2" w:space="0" w:color="auto"/>
              <w:bottom w:val="single" w:sz="2" w:space="0" w:color="auto"/>
              <w:right w:val="single" w:sz="2" w:space="0" w:color="auto"/>
            </w:tcBorders>
          </w:tcPr>
          <w:p w14:paraId="02E43C58" w14:textId="77777777" w:rsidR="00537783" w:rsidRDefault="00537783" w:rsidP="009E4F20">
            <w:pPr>
              <w:pStyle w:val="TAC"/>
              <w:rPr>
                <w:ins w:id="296" w:author="Nokia" w:date="2024-04-19T11:26:00Z"/>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8EBB7D7" w14:textId="77777777" w:rsidR="00537783" w:rsidRPr="009E4F20" w:rsidRDefault="00537783" w:rsidP="009E4F20">
            <w:pPr>
              <w:pStyle w:val="TAC"/>
              <w:rPr>
                <w:ins w:id="297" w:author="Nokia" w:date="2024-04-19T11:26:00Z"/>
                <w:lang w:eastAsia="zh-CN"/>
              </w:rPr>
            </w:pPr>
            <w:proofErr w:type="spellStart"/>
            <w:ins w:id="298" w:author="Nokia" w:date="2024-04-19T11:26:00Z">
              <w:r w:rsidRPr="009E4F20">
                <w:rPr>
                  <w:lang w:eastAsia="fr-FR"/>
                </w:rPr>
                <w:t>DLorJoint</w:t>
              </w:r>
              <w:proofErr w:type="spellEnd"/>
              <w:r w:rsidRPr="009E4F20">
                <w:rPr>
                  <w:lang w:eastAsia="fr-FR"/>
                </w:rPr>
                <w:t xml:space="preserve"> TCI.State.1</w:t>
              </w:r>
            </w:ins>
          </w:p>
        </w:tc>
        <w:tc>
          <w:tcPr>
            <w:tcW w:w="509" w:type="pct"/>
            <w:tcBorders>
              <w:top w:val="single" w:sz="2" w:space="0" w:color="auto"/>
              <w:left w:val="single" w:sz="2" w:space="0" w:color="auto"/>
              <w:bottom w:val="single" w:sz="2" w:space="0" w:color="auto"/>
              <w:right w:val="single" w:sz="2" w:space="0" w:color="auto"/>
            </w:tcBorders>
            <w:hideMark/>
          </w:tcPr>
          <w:p w14:paraId="55F86B9A" w14:textId="77777777" w:rsidR="00537783" w:rsidRPr="009E4F20" w:rsidRDefault="00537783" w:rsidP="009E4F20">
            <w:pPr>
              <w:pStyle w:val="TAC"/>
              <w:rPr>
                <w:ins w:id="299" w:author="Nokia" w:date="2024-04-19T11:26:00Z"/>
                <w:lang w:eastAsia="zh-CN"/>
              </w:rPr>
            </w:pPr>
            <w:proofErr w:type="spellStart"/>
            <w:ins w:id="300" w:author="Nokia" w:date="2024-04-19T11:26:00Z">
              <w:r w:rsidRPr="009E4F20">
                <w:rPr>
                  <w:lang w:eastAsia="fr-FR"/>
                </w:rPr>
                <w:t>DLorJoint</w:t>
              </w:r>
              <w:proofErr w:type="spellEnd"/>
              <w:r w:rsidRPr="009E4F20">
                <w:rPr>
                  <w:lang w:eastAsia="fr-FR"/>
                </w:rPr>
                <w:t xml:space="preserve"> TCI.State.3</w:t>
              </w:r>
            </w:ins>
          </w:p>
        </w:tc>
        <w:tc>
          <w:tcPr>
            <w:tcW w:w="509" w:type="pct"/>
            <w:tcBorders>
              <w:top w:val="single" w:sz="2" w:space="0" w:color="auto"/>
              <w:left w:val="single" w:sz="2" w:space="0" w:color="auto"/>
              <w:bottom w:val="single" w:sz="2" w:space="0" w:color="auto"/>
              <w:right w:val="single" w:sz="2" w:space="0" w:color="auto"/>
            </w:tcBorders>
            <w:hideMark/>
          </w:tcPr>
          <w:p w14:paraId="3644E221" w14:textId="77777777" w:rsidR="00537783" w:rsidRPr="009E4F20" w:rsidRDefault="00537783" w:rsidP="009E4F20">
            <w:pPr>
              <w:pStyle w:val="TAL"/>
              <w:rPr>
                <w:ins w:id="301" w:author="Nokia" w:date="2024-04-19T11:26:00Z"/>
                <w:rFonts w:cs="Arial"/>
                <w:lang w:eastAsia="fr-FR"/>
              </w:rPr>
            </w:pPr>
            <w:ins w:id="302" w:author="Nokia" w:date="2024-04-19T11:26:00Z">
              <w:r w:rsidRPr="009E4F20">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0BA3EBD3" w14:textId="77777777" w:rsidR="00537783" w:rsidRPr="009E4F20" w:rsidRDefault="00537783" w:rsidP="009E4F20">
            <w:pPr>
              <w:pStyle w:val="TAL"/>
              <w:rPr>
                <w:ins w:id="303" w:author="Nokia" w:date="2024-04-19T11:26:00Z"/>
                <w:rFonts w:cs="Arial"/>
                <w:lang w:eastAsia="fr-FR"/>
              </w:rPr>
            </w:pPr>
            <w:ins w:id="304" w:author="Nokia" w:date="2024-04-19T11:26:00Z">
              <w:r w:rsidRPr="009E4F20">
                <w:rPr>
                  <w:rFonts w:cs="Arial"/>
                  <w:lang w:eastAsia="fr-FR"/>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A9ABD58" w14:textId="77777777" w:rsidR="00537783" w:rsidRDefault="00537783" w:rsidP="009E4F20">
            <w:pPr>
              <w:spacing w:after="0"/>
              <w:rPr>
                <w:ins w:id="305" w:author="Nokia" w:date="2024-04-19T11:26:00Z"/>
                <w:rFonts w:ascii="Arial" w:hAnsi="Arial"/>
                <w:sz w:val="18"/>
                <w:lang w:eastAsia="fr-FR"/>
              </w:rPr>
            </w:pPr>
          </w:p>
        </w:tc>
      </w:tr>
      <w:tr w:rsidR="00537783" w14:paraId="0C2CE66A" w14:textId="77777777" w:rsidTr="009E4F20">
        <w:trPr>
          <w:cantSplit/>
          <w:trHeight w:val="113"/>
          <w:jc w:val="center"/>
          <w:ins w:id="306" w:author="Nokia" w:date="2024-04-19T11:26:00Z"/>
        </w:trPr>
        <w:tc>
          <w:tcPr>
            <w:tcW w:w="896" w:type="pct"/>
            <w:vMerge w:val="restart"/>
            <w:tcBorders>
              <w:top w:val="nil"/>
              <w:left w:val="single" w:sz="4" w:space="0" w:color="auto"/>
              <w:bottom w:val="single" w:sz="4" w:space="0" w:color="auto"/>
              <w:right w:val="single" w:sz="4" w:space="0" w:color="auto"/>
            </w:tcBorders>
            <w:hideMark/>
          </w:tcPr>
          <w:p w14:paraId="018368F7" w14:textId="77777777" w:rsidR="00537783" w:rsidRDefault="00537783" w:rsidP="009E4F20">
            <w:pPr>
              <w:pStyle w:val="TAL"/>
              <w:rPr>
                <w:ins w:id="307" w:author="Nokia" w:date="2024-04-19T11:26:00Z"/>
                <w:lang w:eastAsia="fr-FR"/>
              </w:rPr>
            </w:pPr>
            <w:proofErr w:type="spellStart"/>
            <w:ins w:id="308" w:author="Nokia" w:date="2024-04-19T11:26:00Z">
              <w:r>
                <w:rPr>
                  <w:lang w:eastAsia="fr-FR"/>
                </w:rPr>
                <w:t>ltm</w:t>
              </w:r>
              <w:proofErr w:type="spellEnd"/>
              <w:r>
                <w:rPr>
                  <w:lang w:eastAsia="fr-FR"/>
                </w:rPr>
                <w:t>-UL-TCI-</w:t>
              </w:r>
              <w:proofErr w:type="spellStart"/>
              <w:r>
                <w:rPr>
                  <w:lang w:eastAsia="fr-FR"/>
                </w:rPr>
                <w:t>StatesToAddModList</w:t>
              </w:r>
              <w:proofErr w:type="spellEnd"/>
            </w:ins>
          </w:p>
        </w:tc>
        <w:tc>
          <w:tcPr>
            <w:tcW w:w="803" w:type="pct"/>
            <w:tcBorders>
              <w:top w:val="single" w:sz="2" w:space="0" w:color="auto"/>
              <w:left w:val="single" w:sz="4" w:space="0" w:color="auto"/>
              <w:bottom w:val="single" w:sz="2" w:space="0" w:color="auto"/>
              <w:right w:val="single" w:sz="2" w:space="0" w:color="auto"/>
            </w:tcBorders>
            <w:hideMark/>
          </w:tcPr>
          <w:p w14:paraId="295E8A4C" w14:textId="77777777" w:rsidR="00537783" w:rsidRDefault="00537783" w:rsidP="009E4F20">
            <w:pPr>
              <w:pStyle w:val="TAL"/>
              <w:rPr>
                <w:ins w:id="309" w:author="Nokia" w:date="2024-04-19T11:26:00Z"/>
                <w:lang w:eastAsia="fr-FR"/>
              </w:rPr>
            </w:pPr>
            <w:ins w:id="310" w:author="Nokia" w:date="2024-04-19T11:26:00Z">
              <w:r>
                <w:rPr>
                  <w:lang w:eastAsia="fr-FR"/>
                </w:rPr>
                <w:t>CandidateTCI-UL-State#1</w:t>
              </w:r>
            </w:ins>
          </w:p>
        </w:tc>
        <w:tc>
          <w:tcPr>
            <w:tcW w:w="211" w:type="pct"/>
            <w:tcBorders>
              <w:top w:val="single" w:sz="2" w:space="0" w:color="auto"/>
              <w:left w:val="single" w:sz="2" w:space="0" w:color="auto"/>
              <w:bottom w:val="single" w:sz="2" w:space="0" w:color="auto"/>
              <w:right w:val="single" w:sz="2" w:space="0" w:color="auto"/>
            </w:tcBorders>
          </w:tcPr>
          <w:p w14:paraId="2AEC52CA" w14:textId="77777777" w:rsidR="00537783" w:rsidRDefault="00537783" w:rsidP="009E4F20">
            <w:pPr>
              <w:pStyle w:val="TAC"/>
              <w:rPr>
                <w:ins w:id="311" w:author="Nokia" w:date="2024-04-19T11:26:00Z"/>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4730D1CE" w14:textId="77777777" w:rsidR="00537783" w:rsidRPr="009E4F20" w:rsidRDefault="00537783" w:rsidP="009E4F20">
            <w:pPr>
              <w:pStyle w:val="TAC"/>
              <w:rPr>
                <w:ins w:id="312" w:author="Nokia" w:date="2024-04-19T11:26:00Z"/>
                <w:lang w:eastAsia="fr-FR"/>
              </w:rPr>
            </w:pPr>
            <w:ins w:id="313" w:author="Nokia" w:date="2024-04-19T11:26:00Z">
              <w:r w:rsidRPr="009E4F20">
                <w:rPr>
                  <w:lang w:eastAsia="zh-CN"/>
                </w:rPr>
                <w:t>N/A</w:t>
              </w:r>
            </w:ins>
          </w:p>
        </w:tc>
        <w:tc>
          <w:tcPr>
            <w:tcW w:w="509" w:type="pct"/>
            <w:tcBorders>
              <w:top w:val="single" w:sz="2" w:space="0" w:color="auto"/>
              <w:left w:val="single" w:sz="2" w:space="0" w:color="auto"/>
              <w:bottom w:val="single" w:sz="2" w:space="0" w:color="auto"/>
              <w:right w:val="single" w:sz="2" w:space="0" w:color="auto"/>
            </w:tcBorders>
            <w:hideMark/>
          </w:tcPr>
          <w:p w14:paraId="36EDB9CB" w14:textId="77777777" w:rsidR="00537783" w:rsidRPr="009E4F20" w:rsidRDefault="00537783" w:rsidP="009E4F20">
            <w:pPr>
              <w:pStyle w:val="TAC"/>
              <w:rPr>
                <w:ins w:id="314" w:author="Nokia" w:date="2024-04-19T11:26:00Z"/>
                <w:lang w:eastAsia="zh-CN"/>
              </w:rPr>
            </w:pPr>
            <w:ins w:id="315" w:author="Nokia" w:date="2024-04-19T11:26:00Z">
              <w:r w:rsidRPr="009E4F20">
                <w:rPr>
                  <w:lang w:eastAsia="fr-FR"/>
                </w:rPr>
                <w:t>UL TCI.State.0</w:t>
              </w:r>
            </w:ins>
          </w:p>
        </w:tc>
        <w:tc>
          <w:tcPr>
            <w:tcW w:w="509" w:type="pct"/>
            <w:tcBorders>
              <w:top w:val="single" w:sz="2" w:space="0" w:color="auto"/>
              <w:left w:val="single" w:sz="2" w:space="0" w:color="auto"/>
              <w:bottom w:val="single" w:sz="2" w:space="0" w:color="auto"/>
              <w:right w:val="single" w:sz="2" w:space="0" w:color="auto"/>
            </w:tcBorders>
            <w:hideMark/>
          </w:tcPr>
          <w:p w14:paraId="58FD7CC2" w14:textId="77777777" w:rsidR="00537783" w:rsidRPr="009E4F20" w:rsidRDefault="00537783" w:rsidP="009E4F20">
            <w:pPr>
              <w:pStyle w:val="TAL"/>
              <w:rPr>
                <w:ins w:id="316" w:author="Nokia" w:date="2024-04-19T11:26:00Z"/>
                <w:rFonts w:cs="Arial"/>
                <w:lang w:eastAsia="fr-FR"/>
              </w:rPr>
            </w:pPr>
            <w:ins w:id="317" w:author="Nokia" w:date="2024-04-19T11:26:00Z">
              <w:r w:rsidRPr="009E4F20">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0FA7FA6B" w14:textId="77777777" w:rsidR="00537783" w:rsidRPr="009E4F20" w:rsidRDefault="00537783" w:rsidP="009E4F20">
            <w:pPr>
              <w:pStyle w:val="TAL"/>
              <w:rPr>
                <w:ins w:id="318" w:author="Nokia" w:date="2024-04-19T11:26:00Z"/>
                <w:rFonts w:cs="Arial"/>
                <w:lang w:eastAsia="fr-FR"/>
              </w:rPr>
            </w:pPr>
            <w:ins w:id="319" w:author="Nokia" w:date="2024-04-19T11:26:00Z">
              <w:r w:rsidRPr="009E4F20">
                <w:rPr>
                  <w:lang w:eastAsia="fr-FR"/>
                </w:rPr>
                <w:t>UL TCI.State.1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A3E897A" w14:textId="77777777" w:rsidR="00537783" w:rsidRDefault="00537783" w:rsidP="009E4F20">
            <w:pPr>
              <w:spacing w:after="0"/>
              <w:rPr>
                <w:ins w:id="320" w:author="Nokia" w:date="2024-04-19T11:26:00Z"/>
                <w:rFonts w:ascii="Arial" w:hAnsi="Arial"/>
                <w:sz w:val="18"/>
                <w:lang w:eastAsia="fr-FR"/>
              </w:rPr>
            </w:pPr>
          </w:p>
        </w:tc>
      </w:tr>
      <w:tr w:rsidR="00537783" w14:paraId="57BB0E17" w14:textId="77777777" w:rsidTr="009E4F20">
        <w:trPr>
          <w:cantSplit/>
          <w:trHeight w:val="113"/>
          <w:jc w:val="center"/>
          <w:ins w:id="321" w:author="Nokia" w:date="2024-04-19T11:26:00Z"/>
        </w:trPr>
        <w:tc>
          <w:tcPr>
            <w:tcW w:w="0" w:type="auto"/>
            <w:vMerge/>
            <w:tcBorders>
              <w:top w:val="nil"/>
              <w:left w:val="single" w:sz="4" w:space="0" w:color="auto"/>
              <w:bottom w:val="single" w:sz="4" w:space="0" w:color="auto"/>
              <w:right w:val="single" w:sz="4" w:space="0" w:color="auto"/>
            </w:tcBorders>
            <w:vAlign w:val="center"/>
            <w:hideMark/>
          </w:tcPr>
          <w:p w14:paraId="319022DC" w14:textId="77777777" w:rsidR="00537783" w:rsidRDefault="00537783" w:rsidP="009E4F20">
            <w:pPr>
              <w:spacing w:after="0"/>
              <w:rPr>
                <w:ins w:id="322" w:author="Nokia" w:date="2024-04-19T11:26:00Z"/>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tcPr>
          <w:p w14:paraId="01962E2A" w14:textId="77777777" w:rsidR="00537783" w:rsidRDefault="00537783" w:rsidP="009E4F20">
            <w:pPr>
              <w:pStyle w:val="TAL"/>
              <w:rPr>
                <w:ins w:id="323" w:author="Nokia" w:date="2024-04-19T11:26:00Z"/>
                <w:lang w:eastAsia="zh-CN"/>
              </w:rPr>
            </w:pPr>
          </w:p>
          <w:p w14:paraId="7975A55F" w14:textId="77777777" w:rsidR="00537783" w:rsidRDefault="00537783" w:rsidP="009E4F20">
            <w:pPr>
              <w:pStyle w:val="TAL"/>
              <w:rPr>
                <w:ins w:id="324" w:author="Nokia" w:date="2024-04-19T11:26:00Z"/>
                <w:lang w:eastAsia="fr-FR"/>
              </w:rPr>
            </w:pPr>
            <w:ins w:id="325" w:author="Nokia" w:date="2024-04-19T11:26:00Z">
              <w:r>
                <w:rPr>
                  <w:lang w:eastAsia="fr-FR"/>
                </w:rPr>
                <w:t>CandidateTCI-UL-State#2</w:t>
              </w:r>
            </w:ins>
          </w:p>
        </w:tc>
        <w:tc>
          <w:tcPr>
            <w:tcW w:w="211" w:type="pct"/>
            <w:tcBorders>
              <w:top w:val="single" w:sz="2" w:space="0" w:color="auto"/>
              <w:left w:val="single" w:sz="2" w:space="0" w:color="auto"/>
              <w:bottom w:val="single" w:sz="2" w:space="0" w:color="auto"/>
              <w:right w:val="single" w:sz="2" w:space="0" w:color="auto"/>
            </w:tcBorders>
          </w:tcPr>
          <w:p w14:paraId="31561C7C" w14:textId="77777777" w:rsidR="00537783" w:rsidRDefault="00537783" w:rsidP="009E4F20">
            <w:pPr>
              <w:pStyle w:val="TAC"/>
              <w:rPr>
                <w:ins w:id="326" w:author="Nokia" w:date="2024-04-19T11:26:00Z"/>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4F8F8083" w14:textId="77777777" w:rsidR="00537783" w:rsidRDefault="00537783" w:rsidP="009E4F20">
            <w:pPr>
              <w:pStyle w:val="TAC"/>
              <w:rPr>
                <w:ins w:id="327" w:author="Nokia" w:date="2024-04-19T11:26:00Z"/>
                <w:lang w:eastAsia="fr-FR"/>
              </w:rPr>
            </w:pPr>
            <w:ins w:id="328" w:author="Nokia" w:date="2024-04-19T11:26:00Z">
              <w:r>
                <w:rPr>
                  <w:lang w:eastAsia="zh-CN"/>
                </w:rPr>
                <w:t>N/A</w:t>
              </w:r>
            </w:ins>
          </w:p>
        </w:tc>
        <w:tc>
          <w:tcPr>
            <w:tcW w:w="509" w:type="pct"/>
            <w:tcBorders>
              <w:top w:val="single" w:sz="2" w:space="0" w:color="auto"/>
              <w:left w:val="single" w:sz="2" w:space="0" w:color="auto"/>
              <w:bottom w:val="single" w:sz="2" w:space="0" w:color="auto"/>
              <w:right w:val="single" w:sz="2" w:space="0" w:color="auto"/>
            </w:tcBorders>
            <w:hideMark/>
          </w:tcPr>
          <w:p w14:paraId="4F41F5A9" w14:textId="77777777" w:rsidR="00537783" w:rsidRDefault="00537783" w:rsidP="009E4F20">
            <w:pPr>
              <w:pStyle w:val="TAC"/>
              <w:rPr>
                <w:ins w:id="329" w:author="Nokia" w:date="2024-04-19T11:26:00Z"/>
                <w:lang w:eastAsia="zh-CN"/>
              </w:rPr>
            </w:pPr>
            <w:ins w:id="330" w:author="Nokia" w:date="2024-04-19T11:26:00Z">
              <w:r>
                <w:rPr>
                  <w:lang w:eastAsia="fr-FR"/>
                </w:rPr>
                <w:t>UL TCI.State.1</w:t>
              </w:r>
            </w:ins>
          </w:p>
        </w:tc>
        <w:tc>
          <w:tcPr>
            <w:tcW w:w="509" w:type="pct"/>
            <w:tcBorders>
              <w:top w:val="single" w:sz="2" w:space="0" w:color="auto"/>
              <w:left w:val="single" w:sz="2" w:space="0" w:color="auto"/>
              <w:bottom w:val="single" w:sz="2" w:space="0" w:color="auto"/>
              <w:right w:val="single" w:sz="2" w:space="0" w:color="auto"/>
            </w:tcBorders>
            <w:hideMark/>
          </w:tcPr>
          <w:p w14:paraId="307A2698" w14:textId="77777777" w:rsidR="00537783" w:rsidRDefault="00537783" w:rsidP="009E4F20">
            <w:pPr>
              <w:pStyle w:val="TAL"/>
              <w:rPr>
                <w:ins w:id="331" w:author="Nokia" w:date="2024-04-19T11:26:00Z"/>
                <w:rFonts w:cs="Arial"/>
                <w:lang w:eastAsia="fr-FR"/>
              </w:rPr>
            </w:pPr>
            <w:ins w:id="332" w:author="Nokia" w:date="2024-04-19T11:26:00Z">
              <w:r>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592752A9" w14:textId="77777777" w:rsidR="00537783" w:rsidRDefault="00537783" w:rsidP="009E4F20">
            <w:pPr>
              <w:pStyle w:val="TAL"/>
              <w:rPr>
                <w:ins w:id="333" w:author="Nokia" w:date="2024-04-19T11:26:00Z"/>
                <w:rFonts w:cs="Arial"/>
                <w:lang w:eastAsia="zh-CN"/>
              </w:rPr>
            </w:pPr>
            <w:ins w:id="334" w:author="Nokia" w:date="2024-04-19T11:26:00Z">
              <w:r>
                <w:rPr>
                  <w:rFonts w:cs="Arial"/>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49AF522" w14:textId="77777777" w:rsidR="00537783" w:rsidRDefault="00537783" w:rsidP="009E4F20">
            <w:pPr>
              <w:spacing w:after="0"/>
              <w:rPr>
                <w:ins w:id="335" w:author="Nokia" w:date="2024-04-19T11:26:00Z"/>
                <w:rFonts w:ascii="Arial" w:hAnsi="Arial"/>
                <w:sz w:val="18"/>
                <w:lang w:eastAsia="fr-FR"/>
              </w:rPr>
            </w:pPr>
          </w:p>
        </w:tc>
      </w:tr>
      <w:tr w:rsidR="00537783" w14:paraId="23BCE8EF" w14:textId="77777777" w:rsidTr="009E4F20">
        <w:trPr>
          <w:cantSplit/>
          <w:trHeight w:val="113"/>
          <w:jc w:val="center"/>
          <w:ins w:id="336" w:author="Nokia" w:date="2024-04-19T11:26:00Z"/>
        </w:trPr>
        <w:tc>
          <w:tcPr>
            <w:tcW w:w="1699" w:type="pct"/>
            <w:gridSpan w:val="2"/>
            <w:tcBorders>
              <w:top w:val="single" w:sz="2" w:space="0" w:color="auto"/>
              <w:left w:val="single" w:sz="4" w:space="0" w:color="auto"/>
              <w:bottom w:val="single" w:sz="4" w:space="0" w:color="auto"/>
              <w:right w:val="single" w:sz="2" w:space="0" w:color="auto"/>
            </w:tcBorders>
            <w:hideMark/>
          </w:tcPr>
          <w:p w14:paraId="3E18620C" w14:textId="77777777" w:rsidR="00537783" w:rsidRDefault="00537783" w:rsidP="009E4F20">
            <w:pPr>
              <w:pStyle w:val="TAL"/>
              <w:rPr>
                <w:ins w:id="337" w:author="Nokia" w:date="2024-04-19T11:26:00Z"/>
                <w:lang w:eastAsia="zh-CN"/>
              </w:rPr>
            </w:pPr>
            <w:proofErr w:type="spellStart"/>
            <w:ins w:id="338" w:author="Nokia" w:date="2024-04-19T11:26:00Z">
              <w:r>
                <w:rPr>
                  <w:lang w:eastAsia="zh-CN"/>
                </w:rPr>
                <w:t>ltm-ConfigComplete</w:t>
              </w:r>
              <w:proofErr w:type="spellEnd"/>
            </w:ins>
          </w:p>
        </w:tc>
        <w:tc>
          <w:tcPr>
            <w:tcW w:w="211" w:type="pct"/>
            <w:tcBorders>
              <w:top w:val="single" w:sz="2" w:space="0" w:color="auto"/>
              <w:left w:val="single" w:sz="2" w:space="0" w:color="auto"/>
              <w:bottom w:val="single" w:sz="2" w:space="0" w:color="auto"/>
              <w:right w:val="single" w:sz="2" w:space="0" w:color="auto"/>
            </w:tcBorders>
          </w:tcPr>
          <w:p w14:paraId="48762A18" w14:textId="77777777" w:rsidR="00537783" w:rsidRDefault="00537783" w:rsidP="009E4F20">
            <w:pPr>
              <w:pStyle w:val="TAC"/>
              <w:rPr>
                <w:ins w:id="339"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839BC59" w14:textId="77777777" w:rsidR="00537783" w:rsidRDefault="00537783" w:rsidP="009E4F20">
            <w:pPr>
              <w:pStyle w:val="TAL"/>
              <w:jc w:val="center"/>
              <w:rPr>
                <w:ins w:id="340" w:author="Nokia" w:date="2024-04-19T11:26:00Z"/>
                <w:rFonts w:cs="Arial"/>
                <w:lang w:eastAsia="fr-FR"/>
              </w:rPr>
            </w:pPr>
            <w:ins w:id="341" w:author="Nokia" w:date="2024-04-19T11:26:00Z">
              <w:r>
                <w:rPr>
                  <w:lang w:eastAsia="zh-CN"/>
                </w:rPr>
                <w:t>True</w:t>
              </w:r>
            </w:ins>
          </w:p>
        </w:tc>
        <w:tc>
          <w:tcPr>
            <w:tcW w:w="1054" w:type="pct"/>
            <w:tcBorders>
              <w:top w:val="single" w:sz="2" w:space="0" w:color="auto"/>
              <w:left w:val="single" w:sz="2" w:space="0" w:color="auto"/>
              <w:bottom w:val="single" w:sz="2" w:space="0" w:color="auto"/>
              <w:right w:val="single" w:sz="2" w:space="0" w:color="auto"/>
            </w:tcBorders>
            <w:hideMark/>
          </w:tcPr>
          <w:p w14:paraId="59FB962C" w14:textId="77777777" w:rsidR="00537783" w:rsidRDefault="00537783" w:rsidP="009E4F20">
            <w:pPr>
              <w:pStyle w:val="TAL"/>
              <w:rPr>
                <w:ins w:id="342" w:author="Nokia" w:date="2024-04-19T11:26:00Z"/>
                <w:rFonts w:cs="Arial"/>
                <w:lang w:eastAsia="fr-FR"/>
              </w:rPr>
            </w:pPr>
            <w:ins w:id="343" w:author="Nokia" w:date="2024-04-19T11:26:00Z">
              <w:r>
                <w:rPr>
                  <w:rFonts w:cs="Arial"/>
                  <w:lang w:eastAsia="fr-FR"/>
                </w:rPr>
                <w:t>Candidate cell’s configuration is complete configuration</w:t>
              </w:r>
            </w:ins>
          </w:p>
        </w:tc>
      </w:tr>
      <w:tr w:rsidR="00537783" w14:paraId="430EE3F4" w14:textId="77777777" w:rsidTr="009E4F20">
        <w:trPr>
          <w:cantSplit/>
          <w:trHeight w:val="113"/>
          <w:jc w:val="center"/>
          <w:ins w:id="344"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2140CF39" w14:textId="77777777" w:rsidR="00537783" w:rsidRDefault="00537783" w:rsidP="009E4F20">
            <w:pPr>
              <w:pStyle w:val="TAL"/>
              <w:rPr>
                <w:ins w:id="345" w:author="Nokia" w:date="2024-04-19T11:26:00Z"/>
                <w:lang w:eastAsia="fr-FR"/>
              </w:rPr>
            </w:pPr>
            <w:ins w:id="346" w:author="Nokia" w:date="2024-04-19T11:26:00Z">
              <w:r>
                <w:rPr>
                  <w:lang w:eastAsia="fr-FR"/>
                </w:rPr>
                <w:t>T1</w:t>
              </w:r>
            </w:ins>
          </w:p>
        </w:tc>
        <w:tc>
          <w:tcPr>
            <w:tcW w:w="211" w:type="pct"/>
            <w:tcBorders>
              <w:top w:val="single" w:sz="2" w:space="0" w:color="auto"/>
              <w:left w:val="single" w:sz="2" w:space="0" w:color="auto"/>
              <w:bottom w:val="single" w:sz="2" w:space="0" w:color="auto"/>
              <w:right w:val="single" w:sz="2" w:space="0" w:color="auto"/>
            </w:tcBorders>
            <w:hideMark/>
          </w:tcPr>
          <w:p w14:paraId="4E5A929A" w14:textId="77777777" w:rsidR="00537783" w:rsidRDefault="00537783" w:rsidP="009E4F20">
            <w:pPr>
              <w:pStyle w:val="TAC"/>
              <w:rPr>
                <w:ins w:id="347" w:author="Nokia" w:date="2024-04-19T11:26:00Z"/>
                <w:lang w:eastAsia="fr-FR"/>
              </w:rPr>
            </w:pPr>
            <w:ins w:id="348" w:author="Nokia" w:date="2024-04-19T11:26:00Z">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03B6F012" w14:textId="77777777" w:rsidR="00537783" w:rsidRDefault="00537783" w:rsidP="009E4F20">
            <w:pPr>
              <w:pStyle w:val="TAL"/>
              <w:jc w:val="center"/>
              <w:rPr>
                <w:ins w:id="349" w:author="Nokia" w:date="2024-04-19T11:26:00Z"/>
                <w:lang w:eastAsia="fr-FR"/>
              </w:rPr>
            </w:pPr>
            <w:ins w:id="350" w:author="Nokia" w:date="2024-04-19T11:26:00Z">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1C249904" w14:textId="77777777" w:rsidR="00537783" w:rsidRDefault="00537783" w:rsidP="009E4F20">
            <w:pPr>
              <w:pStyle w:val="TAL"/>
              <w:rPr>
                <w:ins w:id="351" w:author="Nokia" w:date="2024-04-19T11:26:00Z"/>
                <w:lang w:eastAsia="fr-FR"/>
              </w:rPr>
            </w:pPr>
          </w:p>
        </w:tc>
      </w:tr>
      <w:tr w:rsidR="00537783" w14:paraId="009AF4F8" w14:textId="77777777" w:rsidTr="009E4F20">
        <w:trPr>
          <w:cantSplit/>
          <w:trHeight w:val="113"/>
          <w:jc w:val="center"/>
          <w:ins w:id="352"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2D4BD5A4" w14:textId="77777777" w:rsidR="00537783" w:rsidRDefault="00537783" w:rsidP="009E4F20">
            <w:pPr>
              <w:pStyle w:val="TAL"/>
              <w:rPr>
                <w:ins w:id="353" w:author="Nokia" w:date="2024-04-19T11:26:00Z"/>
                <w:lang w:eastAsia="fr-FR"/>
              </w:rPr>
            </w:pPr>
            <w:ins w:id="354" w:author="Nokia" w:date="2024-04-19T11:26:00Z">
              <w:r>
                <w:rPr>
                  <w:lang w:eastAsia="fr-FR"/>
                </w:rPr>
                <w:t>T2</w:t>
              </w:r>
            </w:ins>
          </w:p>
        </w:tc>
        <w:tc>
          <w:tcPr>
            <w:tcW w:w="211" w:type="pct"/>
            <w:tcBorders>
              <w:top w:val="single" w:sz="2" w:space="0" w:color="auto"/>
              <w:left w:val="single" w:sz="2" w:space="0" w:color="auto"/>
              <w:bottom w:val="single" w:sz="2" w:space="0" w:color="auto"/>
              <w:right w:val="single" w:sz="2" w:space="0" w:color="auto"/>
            </w:tcBorders>
            <w:hideMark/>
          </w:tcPr>
          <w:p w14:paraId="514FD1CA" w14:textId="77777777" w:rsidR="00537783" w:rsidRDefault="00537783" w:rsidP="009E4F20">
            <w:pPr>
              <w:pStyle w:val="TAC"/>
              <w:rPr>
                <w:ins w:id="355" w:author="Nokia" w:date="2024-04-19T11:26:00Z"/>
                <w:lang w:eastAsia="fr-FR"/>
              </w:rPr>
            </w:pPr>
            <w:ins w:id="356" w:author="Nokia" w:date="2024-04-19T11:26:00Z">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E300AB8" w14:textId="77777777" w:rsidR="00537783" w:rsidRDefault="00537783" w:rsidP="009E4F20">
            <w:pPr>
              <w:pStyle w:val="TAL"/>
              <w:jc w:val="center"/>
              <w:rPr>
                <w:ins w:id="357" w:author="Nokia" w:date="2024-04-19T11:26:00Z"/>
                <w:lang w:eastAsia="fr-FR"/>
              </w:rPr>
            </w:pPr>
            <w:ins w:id="358" w:author="Nokia" w:date="2024-04-19T11:26:00Z">
              <w:r>
                <w:rPr>
                  <w:lang w:eastAsia="fr-FR"/>
                </w:rPr>
                <w:sym w:font="Symbol" w:char="F0A3"/>
              </w:r>
              <w:r>
                <w:rPr>
                  <w:lang w:eastAsia="fr-FR"/>
                </w:rPr>
                <w:t>0.2</w:t>
              </w:r>
            </w:ins>
          </w:p>
        </w:tc>
        <w:tc>
          <w:tcPr>
            <w:tcW w:w="1054" w:type="pct"/>
            <w:tcBorders>
              <w:top w:val="single" w:sz="2" w:space="0" w:color="auto"/>
              <w:left w:val="single" w:sz="2" w:space="0" w:color="auto"/>
              <w:bottom w:val="single" w:sz="2" w:space="0" w:color="auto"/>
              <w:right w:val="single" w:sz="2" w:space="0" w:color="auto"/>
            </w:tcBorders>
          </w:tcPr>
          <w:p w14:paraId="14183AF8" w14:textId="77777777" w:rsidR="00537783" w:rsidRDefault="00537783" w:rsidP="009E4F20">
            <w:pPr>
              <w:pStyle w:val="TAL"/>
              <w:rPr>
                <w:ins w:id="359" w:author="Nokia" w:date="2024-04-19T11:26:00Z"/>
                <w:lang w:eastAsia="fr-FR"/>
              </w:rPr>
            </w:pPr>
          </w:p>
        </w:tc>
      </w:tr>
      <w:tr w:rsidR="00537783" w14:paraId="60CF11B4" w14:textId="77777777" w:rsidTr="009E4F20">
        <w:trPr>
          <w:cantSplit/>
          <w:trHeight w:val="113"/>
          <w:jc w:val="center"/>
          <w:ins w:id="360"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53B47C66" w14:textId="77777777" w:rsidR="00537783" w:rsidRDefault="00537783" w:rsidP="009E4F20">
            <w:pPr>
              <w:pStyle w:val="TAL"/>
              <w:rPr>
                <w:ins w:id="361" w:author="Nokia" w:date="2024-04-19T11:26:00Z"/>
                <w:lang w:eastAsia="fr-FR"/>
              </w:rPr>
            </w:pPr>
            <w:ins w:id="362" w:author="Nokia" w:date="2024-04-19T11:26:00Z">
              <w:r>
                <w:rPr>
                  <w:lang w:eastAsia="fr-FR"/>
                </w:rPr>
                <w:t>T3</w:t>
              </w:r>
            </w:ins>
          </w:p>
        </w:tc>
        <w:tc>
          <w:tcPr>
            <w:tcW w:w="211" w:type="pct"/>
            <w:tcBorders>
              <w:top w:val="single" w:sz="2" w:space="0" w:color="auto"/>
              <w:left w:val="single" w:sz="2" w:space="0" w:color="auto"/>
              <w:bottom w:val="single" w:sz="2" w:space="0" w:color="auto"/>
              <w:right w:val="single" w:sz="2" w:space="0" w:color="auto"/>
            </w:tcBorders>
            <w:hideMark/>
          </w:tcPr>
          <w:p w14:paraId="4E1538A3" w14:textId="77777777" w:rsidR="00537783" w:rsidRDefault="00537783" w:rsidP="009E4F20">
            <w:pPr>
              <w:pStyle w:val="TAC"/>
              <w:rPr>
                <w:ins w:id="363" w:author="Nokia" w:date="2024-04-19T11:26:00Z"/>
                <w:lang w:eastAsia="fr-FR"/>
              </w:rPr>
            </w:pPr>
            <w:ins w:id="364" w:author="Nokia" w:date="2024-04-19T11:26:00Z">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1F2A9384" w14:textId="77777777" w:rsidR="00537783" w:rsidRDefault="00537783" w:rsidP="009E4F20">
            <w:pPr>
              <w:pStyle w:val="TAL"/>
              <w:jc w:val="center"/>
              <w:rPr>
                <w:ins w:id="365" w:author="Nokia" w:date="2024-04-19T11:26:00Z"/>
                <w:lang w:eastAsia="fr-FR"/>
              </w:rPr>
            </w:pPr>
            <w:ins w:id="366" w:author="Nokia" w:date="2024-04-19T11:26:00Z">
              <w:r>
                <w:rPr>
                  <w:lang w:eastAsia="fr-FR"/>
                </w:rPr>
                <w:sym w:font="Symbol" w:char="F0A3"/>
              </w:r>
              <w:r>
                <w:rPr>
                  <w:lang w:eastAsia="fr-FR"/>
                </w:rPr>
                <w:t>0.1</w:t>
              </w:r>
            </w:ins>
          </w:p>
        </w:tc>
        <w:tc>
          <w:tcPr>
            <w:tcW w:w="1054" w:type="pct"/>
            <w:tcBorders>
              <w:top w:val="single" w:sz="2" w:space="0" w:color="auto"/>
              <w:left w:val="single" w:sz="2" w:space="0" w:color="auto"/>
              <w:bottom w:val="single" w:sz="2" w:space="0" w:color="auto"/>
              <w:right w:val="single" w:sz="2" w:space="0" w:color="auto"/>
            </w:tcBorders>
          </w:tcPr>
          <w:p w14:paraId="3F6A01AD" w14:textId="77777777" w:rsidR="00537783" w:rsidRDefault="00537783" w:rsidP="009E4F20">
            <w:pPr>
              <w:pStyle w:val="TAL"/>
              <w:rPr>
                <w:ins w:id="367" w:author="Nokia" w:date="2024-04-19T11:26:00Z"/>
                <w:lang w:eastAsia="fr-FR"/>
              </w:rPr>
            </w:pPr>
          </w:p>
        </w:tc>
      </w:tr>
      <w:tr w:rsidR="00537783" w14:paraId="308BDD91" w14:textId="77777777" w:rsidTr="009E4F20">
        <w:trPr>
          <w:cantSplit/>
          <w:trHeight w:val="113"/>
          <w:jc w:val="center"/>
          <w:ins w:id="368"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02E707A7" w14:textId="77777777" w:rsidR="00537783" w:rsidRDefault="00537783" w:rsidP="009E4F20">
            <w:pPr>
              <w:pStyle w:val="TAL"/>
              <w:rPr>
                <w:ins w:id="369" w:author="Nokia" w:date="2024-04-19T11:26:00Z"/>
                <w:lang w:eastAsia="fr-FR"/>
              </w:rPr>
            </w:pPr>
            <w:ins w:id="370" w:author="Nokia" w:date="2024-04-19T11:26:00Z">
              <w:r>
                <w:rPr>
                  <w:lang w:eastAsia="fr-FR"/>
                </w:rPr>
                <w:t>T4</w:t>
              </w:r>
            </w:ins>
          </w:p>
        </w:tc>
        <w:tc>
          <w:tcPr>
            <w:tcW w:w="211" w:type="pct"/>
            <w:tcBorders>
              <w:top w:val="single" w:sz="2" w:space="0" w:color="auto"/>
              <w:left w:val="single" w:sz="2" w:space="0" w:color="auto"/>
              <w:bottom w:val="single" w:sz="2" w:space="0" w:color="auto"/>
              <w:right w:val="single" w:sz="2" w:space="0" w:color="auto"/>
            </w:tcBorders>
            <w:hideMark/>
          </w:tcPr>
          <w:p w14:paraId="741D3C4D" w14:textId="77777777" w:rsidR="00537783" w:rsidRDefault="00537783" w:rsidP="009E4F20">
            <w:pPr>
              <w:pStyle w:val="TAC"/>
              <w:rPr>
                <w:ins w:id="371" w:author="Nokia" w:date="2024-04-19T11:26:00Z"/>
                <w:lang w:eastAsia="fr-FR"/>
              </w:rPr>
            </w:pPr>
            <w:ins w:id="372" w:author="Nokia" w:date="2024-04-19T11:26:00Z">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209F3D61" w14:textId="77777777" w:rsidR="00537783" w:rsidRDefault="00537783" w:rsidP="009E4F20">
            <w:pPr>
              <w:pStyle w:val="TAL"/>
              <w:jc w:val="center"/>
              <w:rPr>
                <w:ins w:id="373" w:author="Nokia" w:date="2024-04-19T11:26:00Z"/>
                <w:lang w:eastAsia="fr-FR"/>
              </w:rPr>
            </w:pPr>
            <w:ins w:id="374" w:author="Nokia" w:date="2024-04-19T11:26:00Z">
              <w:r>
                <w:rPr>
                  <w:lang w:eastAsia="fr-FR"/>
                </w:rPr>
                <w:sym w:font="Symbol" w:char="F0A3"/>
              </w:r>
              <w:r>
                <w:rPr>
                  <w:lang w:eastAsia="fr-FR"/>
                </w:rPr>
                <w:t>0.1</w:t>
              </w:r>
            </w:ins>
          </w:p>
        </w:tc>
        <w:tc>
          <w:tcPr>
            <w:tcW w:w="1054" w:type="pct"/>
            <w:tcBorders>
              <w:top w:val="single" w:sz="2" w:space="0" w:color="auto"/>
              <w:left w:val="single" w:sz="2" w:space="0" w:color="auto"/>
              <w:bottom w:val="single" w:sz="2" w:space="0" w:color="auto"/>
              <w:right w:val="single" w:sz="2" w:space="0" w:color="auto"/>
            </w:tcBorders>
          </w:tcPr>
          <w:p w14:paraId="18026FE8" w14:textId="77777777" w:rsidR="00537783" w:rsidRDefault="00537783" w:rsidP="009E4F20">
            <w:pPr>
              <w:pStyle w:val="TAL"/>
              <w:rPr>
                <w:ins w:id="375" w:author="Nokia" w:date="2024-04-19T11:26:00Z"/>
                <w:lang w:eastAsia="fr-FR"/>
              </w:rPr>
            </w:pPr>
          </w:p>
        </w:tc>
      </w:tr>
    </w:tbl>
    <w:p w14:paraId="00BFC5B1" w14:textId="77777777" w:rsidR="00537783" w:rsidRDefault="00537783" w:rsidP="00537783">
      <w:pPr>
        <w:pStyle w:val="TH"/>
        <w:rPr>
          <w:ins w:id="376" w:author="Nokia" w:date="2024-04-19T11:26:00Z"/>
        </w:rPr>
      </w:pPr>
    </w:p>
    <w:p w14:paraId="580FCBC0" w14:textId="77777777" w:rsidR="00537783" w:rsidRDefault="00537783" w:rsidP="00537783">
      <w:pPr>
        <w:pStyle w:val="TH"/>
        <w:rPr>
          <w:ins w:id="377" w:author="Nokia" w:date="2024-04-19T11:26:00Z"/>
        </w:rPr>
      </w:pPr>
      <w:ins w:id="378" w:author="Nokia" w:date="2024-04-19T11:26:00Z">
        <w:r>
          <w:t xml:space="preserve">Table </w:t>
        </w:r>
        <w:r>
          <w:rPr>
            <w:snapToGrid w:val="0"/>
          </w:rPr>
          <w:t>A.6.3.y.2.2</w:t>
        </w:r>
        <w:r>
          <w:t>-3: Cell specific test parameters for NR FR1-FR1 Inter-frequency cell switch test case</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65"/>
        <w:gridCol w:w="950"/>
        <w:gridCol w:w="1314"/>
        <w:gridCol w:w="1134"/>
        <w:gridCol w:w="1532"/>
        <w:gridCol w:w="1445"/>
        <w:gridCol w:w="1418"/>
        <w:gridCol w:w="1275"/>
      </w:tblGrid>
      <w:tr w:rsidR="00537783" w14:paraId="40FD4F59" w14:textId="77777777" w:rsidTr="009E4F20">
        <w:trPr>
          <w:jc w:val="center"/>
          <w:ins w:id="379" w:author="Nokia" w:date="2024-04-19T11:26:00Z"/>
        </w:trPr>
        <w:tc>
          <w:tcPr>
            <w:tcW w:w="4531" w:type="dxa"/>
            <w:gridSpan w:val="5"/>
            <w:tcBorders>
              <w:top w:val="single" w:sz="4" w:space="0" w:color="auto"/>
              <w:left w:val="single" w:sz="4" w:space="0" w:color="auto"/>
              <w:bottom w:val="nil"/>
              <w:right w:val="single" w:sz="4" w:space="0" w:color="auto"/>
            </w:tcBorders>
            <w:vAlign w:val="center"/>
            <w:hideMark/>
          </w:tcPr>
          <w:p w14:paraId="71086448" w14:textId="77777777" w:rsidR="00537783" w:rsidRDefault="00537783" w:rsidP="009E4F20">
            <w:pPr>
              <w:pStyle w:val="TAH"/>
              <w:rPr>
                <w:ins w:id="380" w:author="Nokia" w:date="2024-04-19T11:26:00Z"/>
                <w:lang w:eastAsia="fr-FR"/>
              </w:rPr>
            </w:pPr>
            <w:ins w:id="381" w:author="Nokia" w:date="2024-04-19T11:26:00Z">
              <w:r>
                <w:rPr>
                  <w:lang w:eastAsia="fr-FR"/>
                </w:rPr>
                <w:t>Parameter</w:t>
              </w:r>
            </w:ins>
          </w:p>
        </w:tc>
        <w:tc>
          <w:tcPr>
            <w:tcW w:w="1532" w:type="dxa"/>
            <w:tcBorders>
              <w:top w:val="single" w:sz="4" w:space="0" w:color="auto"/>
              <w:left w:val="single" w:sz="4" w:space="0" w:color="auto"/>
              <w:bottom w:val="nil"/>
              <w:right w:val="single" w:sz="4" w:space="0" w:color="auto"/>
            </w:tcBorders>
            <w:vAlign w:val="center"/>
            <w:hideMark/>
          </w:tcPr>
          <w:p w14:paraId="69FC1A29" w14:textId="77777777" w:rsidR="00537783" w:rsidRDefault="00537783" w:rsidP="009E4F20">
            <w:pPr>
              <w:pStyle w:val="TAH"/>
              <w:rPr>
                <w:ins w:id="382" w:author="Nokia" w:date="2024-04-19T11:26:00Z"/>
                <w:lang w:eastAsia="fr-FR"/>
              </w:rPr>
            </w:pPr>
            <w:ins w:id="383" w:author="Nokia" w:date="2024-04-19T11:26:00Z">
              <w:r>
                <w:rPr>
                  <w:lang w:eastAsia="fr-FR"/>
                </w:rPr>
                <w:t>Unit</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0784886A" w14:textId="77777777" w:rsidR="00537783" w:rsidRDefault="00537783" w:rsidP="009E4F20">
            <w:pPr>
              <w:pStyle w:val="TAH"/>
              <w:rPr>
                <w:ins w:id="384" w:author="Nokia" w:date="2024-04-19T11:26:00Z"/>
                <w:lang w:eastAsia="fr-FR"/>
              </w:rPr>
            </w:pPr>
            <w:ins w:id="385" w:author="Nokia" w:date="2024-04-19T11:26:00Z">
              <w:r>
                <w:rPr>
                  <w:lang w:eastAsia="fr-FR"/>
                </w:rPr>
                <w:t>Cell 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272051B" w14:textId="77777777" w:rsidR="00537783" w:rsidRDefault="00537783" w:rsidP="009E4F20">
            <w:pPr>
              <w:pStyle w:val="TAH"/>
              <w:rPr>
                <w:ins w:id="386" w:author="Nokia" w:date="2024-04-19T11:26:00Z"/>
                <w:lang w:eastAsia="fr-FR"/>
              </w:rPr>
            </w:pPr>
            <w:ins w:id="387" w:author="Nokia" w:date="2024-04-19T11:26:00Z">
              <w:r>
                <w:rPr>
                  <w:lang w:eastAsia="fr-FR"/>
                </w:rPr>
                <w:t>Cell 2</w:t>
              </w:r>
            </w:ins>
          </w:p>
        </w:tc>
        <w:tc>
          <w:tcPr>
            <w:tcW w:w="1275" w:type="dxa"/>
            <w:tcBorders>
              <w:top w:val="single" w:sz="4" w:space="0" w:color="auto"/>
              <w:left w:val="single" w:sz="4" w:space="0" w:color="auto"/>
              <w:bottom w:val="single" w:sz="4" w:space="0" w:color="auto"/>
              <w:right w:val="single" w:sz="4" w:space="0" w:color="auto"/>
            </w:tcBorders>
          </w:tcPr>
          <w:p w14:paraId="6B3A91EE" w14:textId="77777777" w:rsidR="00537783" w:rsidRDefault="00537783" w:rsidP="009E4F20">
            <w:pPr>
              <w:pStyle w:val="TAH"/>
              <w:rPr>
                <w:ins w:id="388" w:author="Nokia" w:date="2024-04-19T11:26:00Z"/>
                <w:lang w:eastAsia="fr-FR"/>
              </w:rPr>
            </w:pPr>
            <w:ins w:id="389" w:author="Nokia" w:date="2024-04-19T11:26:00Z">
              <w:r>
                <w:rPr>
                  <w:lang w:eastAsia="fr-FR"/>
                </w:rPr>
                <w:t>Cell 3</w:t>
              </w:r>
            </w:ins>
          </w:p>
        </w:tc>
      </w:tr>
      <w:tr w:rsidR="00537783" w14:paraId="1C25E5F7" w14:textId="77777777" w:rsidTr="009E4F20">
        <w:trPr>
          <w:jc w:val="center"/>
          <w:ins w:id="390" w:author="Nokia" w:date="2024-04-19T11:26:00Z"/>
        </w:trPr>
        <w:tc>
          <w:tcPr>
            <w:tcW w:w="4531" w:type="dxa"/>
            <w:gridSpan w:val="5"/>
            <w:tcBorders>
              <w:top w:val="nil"/>
              <w:left w:val="single" w:sz="4" w:space="0" w:color="auto"/>
              <w:bottom w:val="single" w:sz="4" w:space="0" w:color="auto"/>
              <w:right w:val="single" w:sz="4" w:space="0" w:color="auto"/>
            </w:tcBorders>
            <w:vAlign w:val="center"/>
            <w:hideMark/>
          </w:tcPr>
          <w:p w14:paraId="50D9EBDD" w14:textId="77777777" w:rsidR="00537783" w:rsidRDefault="00537783" w:rsidP="009E4F20">
            <w:pPr>
              <w:spacing w:after="0"/>
              <w:rPr>
                <w:ins w:id="391" w:author="Nokia" w:date="2024-04-19T11:26:00Z"/>
                <w:rFonts w:ascii="CG Times (WN)" w:hAnsi="CG Times (WN)"/>
                <w:lang w:val="en-US"/>
              </w:rPr>
            </w:pPr>
          </w:p>
        </w:tc>
        <w:tc>
          <w:tcPr>
            <w:tcW w:w="1532" w:type="dxa"/>
            <w:tcBorders>
              <w:top w:val="nil"/>
              <w:left w:val="single" w:sz="4" w:space="0" w:color="auto"/>
              <w:bottom w:val="single" w:sz="4" w:space="0" w:color="auto"/>
              <w:right w:val="single" w:sz="4" w:space="0" w:color="auto"/>
            </w:tcBorders>
            <w:vAlign w:val="center"/>
            <w:hideMark/>
          </w:tcPr>
          <w:p w14:paraId="533A51A7" w14:textId="77777777" w:rsidR="00537783" w:rsidRDefault="00537783" w:rsidP="009E4F20">
            <w:pPr>
              <w:spacing w:after="0"/>
              <w:rPr>
                <w:ins w:id="392" w:author="Nokia" w:date="2024-04-19T11:26:00Z"/>
                <w:rFonts w:ascii="CG Times (WN)" w:hAnsi="CG Times (WN)"/>
                <w:lang w:val="en-US"/>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7F5B61BC" w14:textId="77777777" w:rsidR="00537783" w:rsidRDefault="00537783" w:rsidP="009E4F20">
            <w:pPr>
              <w:pStyle w:val="TAH"/>
              <w:rPr>
                <w:ins w:id="393" w:author="Nokia" w:date="2024-04-19T11:26:00Z"/>
                <w:lang w:eastAsia="fr-FR"/>
              </w:rPr>
            </w:pPr>
            <w:ins w:id="394" w:author="Nokia" w:date="2024-04-19T11:26:00Z">
              <w:r>
                <w:rPr>
                  <w:lang w:eastAsia="fr-FR"/>
                </w:rPr>
                <w:t>T1 ~ T4</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FC162FA" w14:textId="77777777" w:rsidR="00537783" w:rsidRDefault="00537783" w:rsidP="009E4F20">
            <w:pPr>
              <w:pStyle w:val="TAH"/>
              <w:rPr>
                <w:ins w:id="395" w:author="Nokia" w:date="2024-04-19T11:26:00Z"/>
                <w:lang w:eastAsia="fr-FR"/>
              </w:rPr>
            </w:pPr>
            <w:ins w:id="396" w:author="Nokia" w:date="2024-04-19T11:26:00Z">
              <w:r>
                <w:rPr>
                  <w:lang w:eastAsia="fr-FR"/>
                </w:rPr>
                <w:t>T1 ~ T4</w:t>
              </w:r>
            </w:ins>
          </w:p>
        </w:tc>
        <w:tc>
          <w:tcPr>
            <w:tcW w:w="1275" w:type="dxa"/>
            <w:tcBorders>
              <w:top w:val="single" w:sz="4" w:space="0" w:color="auto"/>
              <w:left w:val="single" w:sz="4" w:space="0" w:color="auto"/>
              <w:bottom w:val="single" w:sz="4" w:space="0" w:color="auto"/>
              <w:right w:val="single" w:sz="4" w:space="0" w:color="auto"/>
            </w:tcBorders>
          </w:tcPr>
          <w:p w14:paraId="68FF106C" w14:textId="77777777" w:rsidR="00537783" w:rsidRDefault="00537783" w:rsidP="009E4F20">
            <w:pPr>
              <w:pStyle w:val="TAH"/>
              <w:rPr>
                <w:ins w:id="397" w:author="Nokia" w:date="2024-04-19T11:26:00Z"/>
                <w:lang w:eastAsia="fr-FR"/>
              </w:rPr>
            </w:pPr>
            <w:ins w:id="398" w:author="Nokia" w:date="2024-04-19T11:26:00Z">
              <w:r>
                <w:rPr>
                  <w:lang w:eastAsia="fr-FR"/>
                </w:rPr>
                <w:t>T1 ~ T4</w:t>
              </w:r>
            </w:ins>
          </w:p>
        </w:tc>
      </w:tr>
      <w:tr w:rsidR="00537783" w14:paraId="60B0DF1B" w14:textId="77777777" w:rsidTr="009E4F20">
        <w:trPr>
          <w:jc w:val="center"/>
          <w:ins w:id="399" w:author="Nokia" w:date="2024-04-19T11:26:00Z"/>
        </w:trPr>
        <w:tc>
          <w:tcPr>
            <w:tcW w:w="3397" w:type="dxa"/>
            <w:gridSpan w:val="4"/>
            <w:tcBorders>
              <w:top w:val="single" w:sz="4" w:space="0" w:color="auto"/>
              <w:left w:val="single" w:sz="4" w:space="0" w:color="auto"/>
              <w:bottom w:val="single" w:sz="4" w:space="0" w:color="auto"/>
              <w:right w:val="single" w:sz="4" w:space="0" w:color="auto"/>
            </w:tcBorders>
            <w:hideMark/>
          </w:tcPr>
          <w:p w14:paraId="74F3E954" w14:textId="77777777" w:rsidR="00537783" w:rsidRDefault="00537783" w:rsidP="009E4F20">
            <w:pPr>
              <w:pStyle w:val="TAL"/>
              <w:rPr>
                <w:ins w:id="400" w:author="Nokia" w:date="2024-04-19T11:26:00Z"/>
                <w:lang w:eastAsia="fr-FR"/>
              </w:rPr>
            </w:pPr>
            <w:ins w:id="401" w:author="Nokia" w:date="2024-04-19T11:26:00Z">
              <w:r>
                <w:rPr>
                  <w:lang w:eastAsia="fr-FR"/>
                </w:rPr>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4C4B28FC" w14:textId="77777777" w:rsidR="00537783" w:rsidRDefault="00537783" w:rsidP="009E4F20">
            <w:pPr>
              <w:pStyle w:val="TAC"/>
              <w:rPr>
                <w:ins w:id="402" w:author="Nokia" w:date="2024-04-19T11:26:00Z"/>
                <w:lang w:eastAsia="fr-FR"/>
              </w:rPr>
            </w:pPr>
          </w:p>
        </w:tc>
        <w:tc>
          <w:tcPr>
            <w:tcW w:w="1532" w:type="dxa"/>
            <w:tcBorders>
              <w:top w:val="single" w:sz="4" w:space="0" w:color="auto"/>
              <w:left w:val="single" w:sz="4" w:space="0" w:color="auto"/>
              <w:bottom w:val="single" w:sz="4" w:space="0" w:color="auto"/>
              <w:right w:val="single" w:sz="4" w:space="0" w:color="auto"/>
            </w:tcBorders>
          </w:tcPr>
          <w:p w14:paraId="7A7033EB" w14:textId="77777777" w:rsidR="00537783" w:rsidRDefault="00537783" w:rsidP="009E4F20">
            <w:pPr>
              <w:pStyle w:val="TAC"/>
              <w:rPr>
                <w:ins w:id="403" w:author="Nokia" w:date="2024-04-19T11:26:00Z"/>
                <w:lang w:eastAsia="fr-FR"/>
              </w:rPr>
            </w:pPr>
          </w:p>
        </w:tc>
        <w:tc>
          <w:tcPr>
            <w:tcW w:w="1445" w:type="dxa"/>
            <w:tcBorders>
              <w:top w:val="single" w:sz="4" w:space="0" w:color="auto"/>
              <w:left w:val="single" w:sz="4" w:space="0" w:color="auto"/>
              <w:bottom w:val="single" w:sz="4" w:space="0" w:color="auto"/>
              <w:right w:val="single" w:sz="4" w:space="0" w:color="auto"/>
            </w:tcBorders>
            <w:hideMark/>
          </w:tcPr>
          <w:p w14:paraId="3D84BF8C" w14:textId="77777777" w:rsidR="00537783" w:rsidRDefault="00537783" w:rsidP="009E4F20">
            <w:pPr>
              <w:pStyle w:val="TAC"/>
              <w:rPr>
                <w:ins w:id="404" w:author="Nokia" w:date="2024-04-19T11:26:00Z"/>
                <w:lang w:eastAsia="fr-FR"/>
              </w:rPr>
            </w:pPr>
            <w:ins w:id="405" w:author="Nokia" w:date="2024-04-19T11:26:00Z">
              <w:r>
                <w:rPr>
                  <w:lang w:eastAsia="fr-FR"/>
                </w:rPr>
                <w:t>1</w:t>
              </w:r>
            </w:ins>
          </w:p>
        </w:tc>
        <w:tc>
          <w:tcPr>
            <w:tcW w:w="1418" w:type="dxa"/>
            <w:tcBorders>
              <w:top w:val="single" w:sz="4" w:space="0" w:color="auto"/>
              <w:left w:val="single" w:sz="4" w:space="0" w:color="auto"/>
              <w:bottom w:val="single" w:sz="4" w:space="0" w:color="auto"/>
              <w:right w:val="single" w:sz="4" w:space="0" w:color="auto"/>
            </w:tcBorders>
            <w:hideMark/>
          </w:tcPr>
          <w:p w14:paraId="28B53D65" w14:textId="77777777" w:rsidR="00537783" w:rsidRDefault="00537783" w:rsidP="009E4F20">
            <w:pPr>
              <w:pStyle w:val="TAC"/>
              <w:rPr>
                <w:ins w:id="406" w:author="Nokia" w:date="2024-04-19T11:26:00Z"/>
                <w:lang w:eastAsia="fr-FR"/>
              </w:rPr>
            </w:pPr>
            <w:ins w:id="407" w:author="Nokia" w:date="2024-04-19T11:26:00Z">
              <w:r>
                <w:rPr>
                  <w:lang w:eastAsia="fr-FR"/>
                </w:rPr>
                <w:t>1</w:t>
              </w:r>
            </w:ins>
          </w:p>
        </w:tc>
        <w:tc>
          <w:tcPr>
            <w:tcW w:w="1275" w:type="dxa"/>
            <w:tcBorders>
              <w:top w:val="single" w:sz="4" w:space="0" w:color="auto"/>
              <w:left w:val="single" w:sz="4" w:space="0" w:color="auto"/>
              <w:bottom w:val="single" w:sz="4" w:space="0" w:color="auto"/>
              <w:right w:val="single" w:sz="4" w:space="0" w:color="auto"/>
            </w:tcBorders>
          </w:tcPr>
          <w:p w14:paraId="4C0115DF" w14:textId="77777777" w:rsidR="00537783" w:rsidRDefault="00537783" w:rsidP="009E4F20">
            <w:pPr>
              <w:pStyle w:val="TAC"/>
              <w:rPr>
                <w:ins w:id="408" w:author="Nokia" w:date="2024-04-19T11:26:00Z"/>
                <w:lang w:eastAsia="fr-FR"/>
              </w:rPr>
            </w:pPr>
            <w:ins w:id="409" w:author="Nokia" w:date="2024-04-19T11:26:00Z">
              <w:r>
                <w:rPr>
                  <w:lang w:eastAsia="fr-FR"/>
                </w:rPr>
                <w:t>1</w:t>
              </w:r>
            </w:ins>
          </w:p>
        </w:tc>
      </w:tr>
      <w:tr w:rsidR="00537783" w14:paraId="586BBC49" w14:textId="77777777" w:rsidTr="009E4F20">
        <w:trPr>
          <w:jc w:val="center"/>
          <w:ins w:id="410" w:author="Nokia" w:date="2024-04-19T11:26:00Z"/>
        </w:trPr>
        <w:tc>
          <w:tcPr>
            <w:tcW w:w="3397" w:type="dxa"/>
            <w:gridSpan w:val="4"/>
            <w:vMerge w:val="restart"/>
            <w:tcBorders>
              <w:top w:val="single" w:sz="4" w:space="0" w:color="auto"/>
              <w:left w:val="single" w:sz="4" w:space="0" w:color="auto"/>
              <w:right w:val="single" w:sz="4" w:space="0" w:color="auto"/>
            </w:tcBorders>
            <w:hideMark/>
          </w:tcPr>
          <w:p w14:paraId="7C6BF981" w14:textId="77777777" w:rsidR="00537783" w:rsidRDefault="00537783" w:rsidP="009E4F20">
            <w:pPr>
              <w:pStyle w:val="TAL"/>
              <w:rPr>
                <w:ins w:id="411" w:author="Nokia" w:date="2024-04-19T11:26:00Z"/>
                <w:lang w:eastAsia="fr-FR"/>
              </w:rPr>
            </w:pPr>
            <w:ins w:id="412" w:author="Nokia" w:date="2024-04-19T11:26:00Z">
              <w:r>
                <w:rPr>
                  <w:lang w:eastAsia="fr-FR"/>
                </w:rPr>
                <w:t>Duplex mode</w:t>
              </w:r>
            </w:ins>
          </w:p>
        </w:tc>
        <w:tc>
          <w:tcPr>
            <w:tcW w:w="1134" w:type="dxa"/>
            <w:tcBorders>
              <w:top w:val="single" w:sz="4" w:space="0" w:color="auto"/>
              <w:left w:val="single" w:sz="4" w:space="0" w:color="auto"/>
              <w:bottom w:val="nil"/>
              <w:right w:val="single" w:sz="4" w:space="0" w:color="auto"/>
            </w:tcBorders>
          </w:tcPr>
          <w:p w14:paraId="554FBCE1" w14:textId="77777777" w:rsidR="00537783" w:rsidRDefault="00537783" w:rsidP="009E4F20">
            <w:pPr>
              <w:pStyle w:val="TAC"/>
              <w:rPr>
                <w:ins w:id="413" w:author="Nokia" w:date="2024-04-19T11:26:00Z"/>
                <w:lang w:eastAsia="fr-FR"/>
              </w:rPr>
            </w:pPr>
            <w:ins w:id="414" w:author="Nokia" w:date="2024-04-19T11:26:00Z">
              <w:r>
                <w:rPr>
                  <w:lang w:eastAsia="fr-FR"/>
                </w:rPr>
                <w:t>Config 1</w:t>
              </w:r>
            </w:ins>
          </w:p>
        </w:tc>
        <w:tc>
          <w:tcPr>
            <w:tcW w:w="1532" w:type="dxa"/>
            <w:tcBorders>
              <w:top w:val="single" w:sz="4" w:space="0" w:color="auto"/>
              <w:left w:val="single" w:sz="4" w:space="0" w:color="auto"/>
              <w:bottom w:val="nil"/>
              <w:right w:val="single" w:sz="4" w:space="0" w:color="auto"/>
            </w:tcBorders>
          </w:tcPr>
          <w:p w14:paraId="6F0DD6AE" w14:textId="77777777" w:rsidR="00537783" w:rsidRDefault="00537783" w:rsidP="009E4F20">
            <w:pPr>
              <w:pStyle w:val="TAC"/>
              <w:rPr>
                <w:ins w:id="415"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0F1D457" w14:textId="77777777" w:rsidR="00537783" w:rsidRDefault="00537783" w:rsidP="009E4F20">
            <w:pPr>
              <w:pStyle w:val="TAC"/>
              <w:rPr>
                <w:ins w:id="416" w:author="Nokia" w:date="2024-04-19T11:26:00Z"/>
                <w:lang w:eastAsia="fr-FR"/>
              </w:rPr>
            </w:pPr>
            <w:ins w:id="417" w:author="Nokia" w:date="2024-04-19T11:26:00Z">
              <w:r>
                <w:rPr>
                  <w:lang w:eastAsia="fr-FR"/>
                </w:rPr>
                <w:t>FDD</w:t>
              </w:r>
            </w:ins>
          </w:p>
        </w:tc>
      </w:tr>
      <w:tr w:rsidR="00537783" w14:paraId="4B3A5675" w14:textId="77777777" w:rsidTr="009E4F20">
        <w:trPr>
          <w:jc w:val="center"/>
          <w:ins w:id="418" w:author="Nokia" w:date="2024-04-19T11:26:00Z"/>
        </w:trPr>
        <w:tc>
          <w:tcPr>
            <w:tcW w:w="3397" w:type="dxa"/>
            <w:gridSpan w:val="4"/>
            <w:vMerge/>
            <w:tcBorders>
              <w:left w:val="single" w:sz="4" w:space="0" w:color="auto"/>
              <w:bottom w:val="nil"/>
              <w:right w:val="single" w:sz="4" w:space="0" w:color="auto"/>
            </w:tcBorders>
          </w:tcPr>
          <w:p w14:paraId="38231C94" w14:textId="77777777" w:rsidR="00537783" w:rsidRDefault="00537783" w:rsidP="009E4F20">
            <w:pPr>
              <w:pStyle w:val="TAL"/>
              <w:rPr>
                <w:ins w:id="419" w:author="Nokia" w:date="2024-04-19T11:26:00Z"/>
                <w:lang w:eastAsia="fr-FR"/>
              </w:rPr>
            </w:pPr>
          </w:p>
        </w:tc>
        <w:tc>
          <w:tcPr>
            <w:tcW w:w="1134" w:type="dxa"/>
            <w:tcBorders>
              <w:top w:val="single" w:sz="4" w:space="0" w:color="auto"/>
              <w:left w:val="single" w:sz="4" w:space="0" w:color="auto"/>
              <w:bottom w:val="nil"/>
              <w:right w:val="single" w:sz="4" w:space="0" w:color="auto"/>
            </w:tcBorders>
          </w:tcPr>
          <w:p w14:paraId="360C39D3" w14:textId="77777777" w:rsidR="00537783" w:rsidRDefault="00537783" w:rsidP="009E4F20">
            <w:pPr>
              <w:pStyle w:val="TAC"/>
              <w:rPr>
                <w:ins w:id="420" w:author="Nokia" w:date="2024-04-19T11:26:00Z"/>
                <w:lang w:eastAsia="fr-FR"/>
              </w:rPr>
            </w:pPr>
            <w:ins w:id="421" w:author="Nokia" w:date="2024-04-19T11:26:00Z">
              <w:r>
                <w:rPr>
                  <w:lang w:eastAsia="fr-FR"/>
                </w:rPr>
                <w:t>Config 2, 3</w:t>
              </w:r>
            </w:ins>
          </w:p>
        </w:tc>
        <w:tc>
          <w:tcPr>
            <w:tcW w:w="1532" w:type="dxa"/>
            <w:tcBorders>
              <w:top w:val="single" w:sz="4" w:space="0" w:color="auto"/>
              <w:left w:val="single" w:sz="4" w:space="0" w:color="auto"/>
              <w:bottom w:val="nil"/>
              <w:right w:val="single" w:sz="4" w:space="0" w:color="auto"/>
            </w:tcBorders>
          </w:tcPr>
          <w:p w14:paraId="0E132840" w14:textId="77777777" w:rsidR="00537783" w:rsidRDefault="00537783" w:rsidP="009E4F20">
            <w:pPr>
              <w:pStyle w:val="TAC"/>
              <w:rPr>
                <w:ins w:id="422"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0FFBD580" w14:textId="77777777" w:rsidR="00537783" w:rsidRDefault="00537783" w:rsidP="009E4F20">
            <w:pPr>
              <w:pStyle w:val="TAC"/>
              <w:rPr>
                <w:ins w:id="423" w:author="Nokia" w:date="2024-04-19T11:26:00Z"/>
                <w:lang w:eastAsia="fr-FR"/>
              </w:rPr>
            </w:pPr>
            <w:ins w:id="424" w:author="Nokia" w:date="2024-04-19T11:26:00Z">
              <w:r>
                <w:rPr>
                  <w:lang w:eastAsia="fr-FR"/>
                </w:rPr>
                <w:t>TDD</w:t>
              </w:r>
            </w:ins>
          </w:p>
        </w:tc>
      </w:tr>
      <w:tr w:rsidR="00537783" w14:paraId="53438220" w14:textId="77777777" w:rsidTr="009E4F20">
        <w:trPr>
          <w:jc w:val="center"/>
          <w:ins w:id="425" w:author="Nokia" w:date="2024-04-19T11:26:00Z"/>
        </w:trPr>
        <w:tc>
          <w:tcPr>
            <w:tcW w:w="3397" w:type="dxa"/>
            <w:gridSpan w:val="4"/>
            <w:vMerge w:val="restart"/>
            <w:tcBorders>
              <w:top w:val="single" w:sz="4" w:space="0" w:color="auto"/>
              <w:left w:val="single" w:sz="4" w:space="0" w:color="auto"/>
              <w:right w:val="single" w:sz="4" w:space="0" w:color="auto"/>
            </w:tcBorders>
            <w:hideMark/>
          </w:tcPr>
          <w:p w14:paraId="1813A0DF" w14:textId="77777777" w:rsidR="00537783" w:rsidRDefault="00537783" w:rsidP="009E4F20">
            <w:pPr>
              <w:pStyle w:val="TAL"/>
              <w:rPr>
                <w:ins w:id="426" w:author="Nokia" w:date="2024-04-19T11:26:00Z"/>
                <w:lang w:eastAsia="fr-FR"/>
              </w:rPr>
            </w:pPr>
            <w:ins w:id="427" w:author="Nokia" w:date="2024-04-19T11:26:00Z">
              <w:r>
                <w:rPr>
                  <w:lang w:eastAsia="fr-FR"/>
                </w:rPr>
                <w:t>TDD configuration</w:t>
              </w:r>
            </w:ins>
          </w:p>
        </w:tc>
        <w:tc>
          <w:tcPr>
            <w:tcW w:w="1134" w:type="dxa"/>
            <w:tcBorders>
              <w:top w:val="single" w:sz="4" w:space="0" w:color="auto"/>
              <w:left w:val="single" w:sz="4" w:space="0" w:color="auto"/>
              <w:bottom w:val="nil"/>
              <w:right w:val="single" w:sz="4" w:space="0" w:color="auto"/>
            </w:tcBorders>
          </w:tcPr>
          <w:p w14:paraId="440F40BC" w14:textId="77777777" w:rsidR="00537783" w:rsidRDefault="00537783" w:rsidP="009E4F20">
            <w:pPr>
              <w:pStyle w:val="TAC"/>
              <w:rPr>
                <w:ins w:id="428" w:author="Nokia" w:date="2024-04-19T11:26:00Z"/>
                <w:lang w:eastAsia="fr-FR"/>
              </w:rPr>
            </w:pPr>
            <w:ins w:id="429" w:author="Nokia" w:date="2024-04-19T11:26:00Z">
              <w:r>
                <w:rPr>
                  <w:lang w:eastAsia="fr-FR"/>
                </w:rPr>
                <w:t>Config 1</w:t>
              </w:r>
            </w:ins>
          </w:p>
        </w:tc>
        <w:tc>
          <w:tcPr>
            <w:tcW w:w="1532" w:type="dxa"/>
            <w:tcBorders>
              <w:top w:val="single" w:sz="4" w:space="0" w:color="auto"/>
              <w:left w:val="single" w:sz="4" w:space="0" w:color="auto"/>
              <w:bottom w:val="nil"/>
              <w:right w:val="single" w:sz="4" w:space="0" w:color="auto"/>
            </w:tcBorders>
          </w:tcPr>
          <w:p w14:paraId="18334F34" w14:textId="77777777" w:rsidR="00537783" w:rsidRDefault="00537783" w:rsidP="009E4F20">
            <w:pPr>
              <w:pStyle w:val="TAC"/>
              <w:rPr>
                <w:ins w:id="430"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3724EBE" w14:textId="77777777" w:rsidR="00537783" w:rsidRPr="00BB178A" w:rsidRDefault="00537783" w:rsidP="009E4F20">
            <w:pPr>
              <w:pStyle w:val="TAC"/>
              <w:rPr>
                <w:ins w:id="431" w:author="Nokia" w:date="2024-04-19T11:26:00Z"/>
              </w:rPr>
            </w:pPr>
            <w:ins w:id="432" w:author="Nokia" w:date="2024-04-19T11:26:00Z">
              <w:r w:rsidRPr="00BB178A">
                <w:t>Not Applicable</w:t>
              </w:r>
            </w:ins>
          </w:p>
        </w:tc>
      </w:tr>
      <w:tr w:rsidR="00537783" w14:paraId="4FB276F9" w14:textId="77777777" w:rsidTr="009E4F20">
        <w:trPr>
          <w:jc w:val="center"/>
          <w:ins w:id="433" w:author="Nokia" w:date="2024-04-19T11:26:00Z"/>
        </w:trPr>
        <w:tc>
          <w:tcPr>
            <w:tcW w:w="3397" w:type="dxa"/>
            <w:gridSpan w:val="4"/>
            <w:vMerge/>
            <w:tcBorders>
              <w:left w:val="single" w:sz="4" w:space="0" w:color="auto"/>
              <w:right w:val="single" w:sz="4" w:space="0" w:color="auto"/>
            </w:tcBorders>
          </w:tcPr>
          <w:p w14:paraId="5FE3DAD1" w14:textId="77777777" w:rsidR="00537783" w:rsidRDefault="00537783" w:rsidP="009E4F20">
            <w:pPr>
              <w:pStyle w:val="TAL"/>
              <w:rPr>
                <w:ins w:id="434" w:author="Nokia" w:date="2024-04-19T11:26:00Z"/>
                <w:lang w:eastAsia="fr-FR"/>
              </w:rPr>
            </w:pPr>
          </w:p>
        </w:tc>
        <w:tc>
          <w:tcPr>
            <w:tcW w:w="1134" w:type="dxa"/>
            <w:tcBorders>
              <w:top w:val="single" w:sz="4" w:space="0" w:color="auto"/>
              <w:left w:val="single" w:sz="4" w:space="0" w:color="auto"/>
              <w:bottom w:val="nil"/>
              <w:right w:val="single" w:sz="4" w:space="0" w:color="auto"/>
            </w:tcBorders>
          </w:tcPr>
          <w:p w14:paraId="434E71EC" w14:textId="77777777" w:rsidR="00537783" w:rsidRDefault="00537783" w:rsidP="009E4F20">
            <w:pPr>
              <w:pStyle w:val="TAC"/>
              <w:rPr>
                <w:ins w:id="435" w:author="Nokia" w:date="2024-04-19T11:26:00Z"/>
                <w:lang w:eastAsia="fr-FR"/>
              </w:rPr>
            </w:pPr>
            <w:ins w:id="436" w:author="Nokia" w:date="2024-04-19T11:26:00Z">
              <w:r>
                <w:rPr>
                  <w:lang w:eastAsia="fr-FR"/>
                </w:rPr>
                <w:t>Config 2</w:t>
              </w:r>
            </w:ins>
          </w:p>
        </w:tc>
        <w:tc>
          <w:tcPr>
            <w:tcW w:w="1532" w:type="dxa"/>
            <w:tcBorders>
              <w:top w:val="single" w:sz="4" w:space="0" w:color="auto"/>
              <w:left w:val="single" w:sz="4" w:space="0" w:color="auto"/>
              <w:bottom w:val="nil"/>
              <w:right w:val="single" w:sz="4" w:space="0" w:color="auto"/>
            </w:tcBorders>
          </w:tcPr>
          <w:p w14:paraId="33753716" w14:textId="77777777" w:rsidR="00537783" w:rsidRDefault="00537783" w:rsidP="009E4F20">
            <w:pPr>
              <w:pStyle w:val="TAC"/>
              <w:rPr>
                <w:ins w:id="437"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32CF245B" w14:textId="77777777" w:rsidR="00537783" w:rsidRPr="00BB178A" w:rsidRDefault="00537783" w:rsidP="009E4F20">
            <w:pPr>
              <w:pStyle w:val="TAC"/>
              <w:rPr>
                <w:ins w:id="438" w:author="Nokia" w:date="2024-04-19T11:26:00Z"/>
              </w:rPr>
            </w:pPr>
            <w:ins w:id="439" w:author="Nokia" w:date="2024-04-19T11:26:00Z">
              <w:r w:rsidRPr="00BB178A">
                <w:t>TDDConf.1.1</w:t>
              </w:r>
            </w:ins>
          </w:p>
        </w:tc>
      </w:tr>
      <w:tr w:rsidR="00537783" w14:paraId="5032944E" w14:textId="77777777" w:rsidTr="009E4F20">
        <w:trPr>
          <w:jc w:val="center"/>
          <w:ins w:id="440" w:author="Nokia" w:date="2024-04-19T11:26:00Z"/>
        </w:trPr>
        <w:tc>
          <w:tcPr>
            <w:tcW w:w="3397" w:type="dxa"/>
            <w:gridSpan w:val="4"/>
            <w:vMerge/>
            <w:tcBorders>
              <w:left w:val="single" w:sz="4" w:space="0" w:color="auto"/>
              <w:bottom w:val="nil"/>
              <w:right w:val="single" w:sz="4" w:space="0" w:color="auto"/>
            </w:tcBorders>
          </w:tcPr>
          <w:p w14:paraId="0C8B05FA" w14:textId="77777777" w:rsidR="00537783" w:rsidRDefault="00537783" w:rsidP="009E4F20">
            <w:pPr>
              <w:pStyle w:val="TAL"/>
              <w:rPr>
                <w:ins w:id="441" w:author="Nokia" w:date="2024-04-19T11:26:00Z"/>
                <w:lang w:eastAsia="fr-FR"/>
              </w:rPr>
            </w:pPr>
          </w:p>
        </w:tc>
        <w:tc>
          <w:tcPr>
            <w:tcW w:w="1134" w:type="dxa"/>
            <w:tcBorders>
              <w:top w:val="single" w:sz="4" w:space="0" w:color="auto"/>
              <w:left w:val="single" w:sz="4" w:space="0" w:color="auto"/>
              <w:bottom w:val="nil"/>
              <w:right w:val="single" w:sz="4" w:space="0" w:color="auto"/>
            </w:tcBorders>
          </w:tcPr>
          <w:p w14:paraId="4C71014A" w14:textId="77777777" w:rsidR="00537783" w:rsidRDefault="00537783" w:rsidP="009E4F20">
            <w:pPr>
              <w:pStyle w:val="TAC"/>
              <w:rPr>
                <w:ins w:id="442" w:author="Nokia" w:date="2024-04-19T11:26:00Z"/>
                <w:lang w:eastAsia="fr-FR"/>
              </w:rPr>
            </w:pPr>
            <w:ins w:id="443" w:author="Nokia" w:date="2024-04-19T11:26:00Z">
              <w:r>
                <w:rPr>
                  <w:lang w:eastAsia="fr-FR"/>
                </w:rPr>
                <w:t>Config 3</w:t>
              </w:r>
            </w:ins>
          </w:p>
        </w:tc>
        <w:tc>
          <w:tcPr>
            <w:tcW w:w="1532" w:type="dxa"/>
            <w:tcBorders>
              <w:top w:val="single" w:sz="4" w:space="0" w:color="auto"/>
              <w:left w:val="single" w:sz="4" w:space="0" w:color="auto"/>
              <w:bottom w:val="nil"/>
              <w:right w:val="single" w:sz="4" w:space="0" w:color="auto"/>
            </w:tcBorders>
          </w:tcPr>
          <w:p w14:paraId="264B59F0" w14:textId="77777777" w:rsidR="00537783" w:rsidRDefault="00537783" w:rsidP="009E4F20">
            <w:pPr>
              <w:pStyle w:val="TAC"/>
              <w:rPr>
                <w:ins w:id="444"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33C60ECD" w14:textId="77777777" w:rsidR="00537783" w:rsidRPr="00BB178A" w:rsidRDefault="00537783" w:rsidP="009E4F20">
            <w:pPr>
              <w:pStyle w:val="TAC"/>
              <w:rPr>
                <w:ins w:id="445" w:author="Nokia" w:date="2024-04-19T11:26:00Z"/>
              </w:rPr>
            </w:pPr>
            <w:ins w:id="446" w:author="Nokia" w:date="2024-04-19T11:26:00Z">
              <w:r w:rsidRPr="00BB178A">
                <w:t>TDDConf.2.1</w:t>
              </w:r>
            </w:ins>
          </w:p>
        </w:tc>
      </w:tr>
      <w:tr w:rsidR="00537783" w14:paraId="0394BF0D" w14:textId="77777777" w:rsidTr="009E4F20">
        <w:trPr>
          <w:jc w:val="center"/>
          <w:ins w:id="447" w:author="Nokia" w:date="2024-04-19T11:26:00Z"/>
        </w:trPr>
        <w:tc>
          <w:tcPr>
            <w:tcW w:w="3397" w:type="dxa"/>
            <w:gridSpan w:val="4"/>
            <w:vMerge w:val="restart"/>
            <w:tcBorders>
              <w:top w:val="single" w:sz="4" w:space="0" w:color="auto"/>
              <w:left w:val="single" w:sz="4" w:space="0" w:color="auto"/>
              <w:right w:val="single" w:sz="4" w:space="0" w:color="auto"/>
            </w:tcBorders>
            <w:hideMark/>
          </w:tcPr>
          <w:p w14:paraId="3F705944" w14:textId="77777777" w:rsidR="00537783" w:rsidRDefault="00537783" w:rsidP="009E4F20">
            <w:pPr>
              <w:pStyle w:val="TAL"/>
              <w:rPr>
                <w:ins w:id="448" w:author="Nokia" w:date="2024-04-19T11:26:00Z"/>
                <w:lang w:eastAsia="fr-FR"/>
              </w:rPr>
            </w:pPr>
            <w:proofErr w:type="spellStart"/>
            <w:ins w:id="449" w:author="Nokia" w:date="2024-04-19T11:26:00Z">
              <w:r>
                <w:rPr>
                  <w:lang w:eastAsia="fr-FR"/>
                </w:rPr>
                <w:t>BW</w:t>
              </w:r>
              <w:r>
                <w:rPr>
                  <w:vertAlign w:val="subscript"/>
                  <w:lang w:eastAsia="fr-FR"/>
                </w:rPr>
                <w:t>channel</w:t>
              </w:r>
              <w:proofErr w:type="spellEnd"/>
            </w:ins>
          </w:p>
        </w:tc>
        <w:tc>
          <w:tcPr>
            <w:tcW w:w="1134" w:type="dxa"/>
            <w:tcBorders>
              <w:top w:val="single" w:sz="4" w:space="0" w:color="auto"/>
              <w:left w:val="single" w:sz="4" w:space="0" w:color="auto"/>
              <w:bottom w:val="nil"/>
              <w:right w:val="single" w:sz="4" w:space="0" w:color="auto"/>
            </w:tcBorders>
          </w:tcPr>
          <w:p w14:paraId="541D52E1" w14:textId="77777777" w:rsidR="00537783" w:rsidRDefault="00537783" w:rsidP="009E4F20">
            <w:pPr>
              <w:pStyle w:val="TAC"/>
              <w:rPr>
                <w:ins w:id="450" w:author="Nokia" w:date="2024-04-19T11:26:00Z"/>
                <w:lang w:eastAsia="fr-FR"/>
              </w:rPr>
            </w:pPr>
            <w:ins w:id="451" w:author="Nokia" w:date="2024-04-19T11:26:00Z">
              <w:r>
                <w:rPr>
                  <w:lang w:eastAsia="fr-FR"/>
                </w:rPr>
                <w:t>Config 1</w:t>
              </w:r>
            </w:ins>
          </w:p>
        </w:tc>
        <w:tc>
          <w:tcPr>
            <w:tcW w:w="1532" w:type="dxa"/>
            <w:tcBorders>
              <w:top w:val="single" w:sz="4" w:space="0" w:color="auto"/>
              <w:left w:val="single" w:sz="4" w:space="0" w:color="auto"/>
              <w:bottom w:val="nil"/>
              <w:right w:val="single" w:sz="4" w:space="0" w:color="auto"/>
            </w:tcBorders>
            <w:hideMark/>
          </w:tcPr>
          <w:p w14:paraId="04015F07" w14:textId="77777777" w:rsidR="00537783" w:rsidRDefault="00537783" w:rsidP="009E4F20">
            <w:pPr>
              <w:pStyle w:val="TAC"/>
              <w:rPr>
                <w:ins w:id="452" w:author="Nokia" w:date="2024-04-19T11:26:00Z"/>
                <w:lang w:eastAsia="fr-FR"/>
              </w:rPr>
            </w:pPr>
            <w:ins w:id="453" w:author="Nokia" w:date="2024-04-19T11:26:00Z">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43A7487D" w14:textId="77777777" w:rsidR="00537783" w:rsidRPr="00BB178A" w:rsidRDefault="00537783" w:rsidP="009E4F20">
            <w:pPr>
              <w:pStyle w:val="TAC"/>
              <w:rPr>
                <w:ins w:id="454" w:author="Nokia" w:date="2024-04-19T11:26:00Z"/>
                <w:szCs w:val="18"/>
              </w:rPr>
            </w:pPr>
            <w:ins w:id="455" w:author="Nokia" w:date="2024-04-19T11:26:00Z">
              <w:r w:rsidRPr="00BB178A">
                <w:rPr>
                  <w:szCs w:val="18"/>
                </w:rPr>
                <w:t xml:space="preserve">10: </w:t>
              </w:r>
              <w:proofErr w:type="spellStart"/>
              <w:r w:rsidRPr="00BB178A">
                <w:rPr>
                  <w:szCs w:val="18"/>
                </w:rPr>
                <w:t>N</w:t>
              </w:r>
              <w:r w:rsidRPr="00BB178A">
                <w:rPr>
                  <w:szCs w:val="18"/>
                  <w:vertAlign w:val="subscript"/>
                </w:rPr>
                <w:t>RB,c</w:t>
              </w:r>
              <w:proofErr w:type="spellEnd"/>
              <w:r w:rsidRPr="00BB178A">
                <w:rPr>
                  <w:szCs w:val="18"/>
                </w:rPr>
                <w:t xml:space="preserve"> = 52</w:t>
              </w:r>
            </w:ins>
          </w:p>
        </w:tc>
      </w:tr>
      <w:tr w:rsidR="00537783" w14:paraId="0266D8E7" w14:textId="77777777" w:rsidTr="009E4F20">
        <w:trPr>
          <w:jc w:val="center"/>
          <w:ins w:id="456" w:author="Nokia" w:date="2024-04-19T11:26:00Z"/>
        </w:trPr>
        <w:tc>
          <w:tcPr>
            <w:tcW w:w="3397" w:type="dxa"/>
            <w:gridSpan w:val="4"/>
            <w:vMerge/>
            <w:tcBorders>
              <w:left w:val="single" w:sz="4" w:space="0" w:color="auto"/>
              <w:right w:val="single" w:sz="4" w:space="0" w:color="auto"/>
            </w:tcBorders>
          </w:tcPr>
          <w:p w14:paraId="7C720ED1" w14:textId="77777777" w:rsidR="00537783" w:rsidRDefault="00537783" w:rsidP="009E4F20">
            <w:pPr>
              <w:pStyle w:val="TAL"/>
              <w:rPr>
                <w:ins w:id="457" w:author="Nokia" w:date="2024-04-19T11:26:00Z"/>
                <w:lang w:eastAsia="fr-FR"/>
              </w:rPr>
            </w:pPr>
          </w:p>
        </w:tc>
        <w:tc>
          <w:tcPr>
            <w:tcW w:w="1134" w:type="dxa"/>
            <w:tcBorders>
              <w:top w:val="single" w:sz="4" w:space="0" w:color="auto"/>
              <w:left w:val="single" w:sz="4" w:space="0" w:color="auto"/>
              <w:bottom w:val="nil"/>
              <w:right w:val="single" w:sz="4" w:space="0" w:color="auto"/>
            </w:tcBorders>
          </w:tcPr>
          <w:p w14:paraId="3EAF5180" w14:textId="77777777" w:rsidR="00537783" w:rsidRDefault="00537783" w:rsidP="009E4F20">
            <w:pPr>
              <w:pStyle w:val="TAC"/>
              <w:rPr>
                <w:ins w:id="458" w:author="Nokia" w:date="2024-04-19T11:26:00Z"/>
                <w:lang w:eastAsia="fr-FR"/>
              </w:rPr>
            </w:pPr>
            <w:ins w:id="459" w:author="Nokia" w:date="2024-04-19T11:26:00Z">
              <w:r>
                <w:rPr>
                  <w:lang w:eastAsia="fr-FR"/>
                </w:rPr>
                <w:t>Config 2</w:t>
              </w:r>
            </w:ins>
          </w:p>
        </w:tc>
        <w:tc>
          <w:tcPr>
            <w:tcW w:w="1532" w:type="dxa"/>
            <w:tcBorders>
              <w:top w:val="single" w:sz="4" w:space="0" w:color="auto"/>
              <w:left w:val="single" w:sz="4" w:space="0" w:color="auto"/>
              <w:bottom w:val="nil"/>
              <w:right w:val="single" w:sz="4" w:space="0" w:color="auto"/>
            </w:tcBorders>
          </w:tcPr>
          <w:p w14:paraId="66D672CA" w14:textId="77777777" w:rsidR="00537783" w:rsidRDefault="00537783" w:rsidP="009E4F20">
            <w:pPr>
              <w:pStyle w:val="TAC"/>
              <w:rPr>
                <w:ins w:id="460" w:author="Nokia" w:date="2024-04-19T11:26:00Z"/>
                <w:lang w:eastAsia="fr-FR"/>
              </w:rPr>
            </w:pPr>
            <w:ins w:id="461" w:author="Nokia" w:date="2024-04-19T11:26:00Z">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tcPr>
          <w:p w14:paraId="4BFEA0AD" w14:textId="77777777" w:rsidR="00537783" w:rsidRPr="00BB178A" w:rsidRDefault="00537783" w:rsidP="009E4F20">
            <w:pPr>
              <w:pStyle w:val="TAC"/>
              <w:rPr>
                <w:ins w:id="462" w:author="Nokia" w:date="2024-04-19T11:26:00Z"/>
                <w:szCs w:val="18"/>
              </w:rPr>
            </w:pPr>
            <w:ins w:id="463" w:author="Nokia" w:date="2024-04-19T11:26:00Z">
              <w:r w:rsidRPr="00BB178A">
                <w:rPr>
                  <w:szCs w:val="18"/>
                </w:rPr>
                <w:t xml:space="preserve">10: </w:t>
              </w:r>
              <w:proofErr w:type="spellStart"/>
              <w:r w:rsidRPr="00BB178A">
                <w:rPr>
                  <w:szCs w:val="18"/>
                </w:rPr>
                <w:t>N</w:t>
              </w:r>
              <w:r w:rsidRPr="00BB178A">
                <w:rPr>
                  <w:szCs w:val="18"/>
                  <w:vertAlign w:val="subscript"/>
                </w:rPr>
                <w:t>RB,c</w:t>
              </w:r>
              <w:proofErr w:type="spellEnd"/>
              <w:r w:rsidRPr="00BB178A">
                <w:rPr>
                  <w:szCs w:val="18"/>
                </w:rPr>
                <w:t xml:space="preserve"> = 52</w:t>
              </w:r>
            </w:ins>
          </w:p>
        </w:tc>
      </w:tr>
      <w:tr w:rsidR="00537783" w14:paraId="589C8B76" w14:textId="77777777" w:rsidTr="009E4F20">
        <w:trPr>
          <w:jc w:val="center"/>
          <w:ins w:id="464" w:author="Nokia" w:date="2024-04-19T11:26:00Z"/>
        </w:trPr>
        <w:tc>
          <w:tcPr>
            <w:tcW w:w="3397" w:type="dxa"/>
            <w:gridSpan w:val="4"/>
            <w:vMerge/>
            <w:tcBorders>
              <w:left w:val="single" w:sz="4" w:space="0" w:color="auto"/>
              <w:bottom w:val="nil"/>
              <w:right w:val="single" w:sz="4" w:space="0" w:color="auto"/>
            </w:tcBorders>
          </w:tcPr>
          <w:p w14:paraId="3E9BD768" w14:textId="77777777" w:rsidR="00537783" w:rsidRDefault="00537783" w:rsidP="009E4F20">
            <w:pPr>
              <w:pStyle w:val="TAL"/>
              <w:rPr>
                <w:ins w:id="465" w:author="Nokia" w:date="2024-04-19T11:26:00Z"/>
                <w:lang w:eastAsia="fr-FR"/>
              </w:rPr>
            </w:pPr>
          </w:p>
        </w:tc>
        <w:tc>
          <w:tcPr>
            <w:tcW w:w="1134" w:type="dxa"/>
            <w:tcBorders>
              <w:top w:val="single" w:sz="4" w:space="0" w:color="auto"/>
              <w:left w:val="single" w:sz="4" w:space="0" w:color="auto"/>
              <w:bottom w:val="nil"/>
              <w:right w:val="single" w:sz="4" w:space="0" w:color="auto"/>
            </w:tcBorders>
          </w:tcPr>
          <w:p w14:paraId="7BA3812E" w14:textId="77777777" w:rsidR="00537783" w:rsidRDefault="00537783" w:rsidP="009E4F20">
            <w:pPr>
              <w:pStyle w:val="TAC"/>
              <w:rPr>
                <w:ins w:id="466" w:author="Nokia" w:date="2024-04-19T11:26:00Z"/>
                <w:lang w:eastAsia="fr-FR"/>
              </w:rPr>
            </w:pPr>
            <w:ins w:id="467" w:author="Nokia" w:date="2024-04-19T11:26:00Z">
              <w:r>
                <w:rPr>
                  <w:lang w:eastAsia="fr-FR"/>
                </w:rPr>
                <w:t>Config 3</w:t>
              </w:r>
            </w:ins>
          </w:p>
        </w:tc>
        <w:tc>
          <w:tcPr>
            <w:tcW w:w="1532" w:type="dxa"/>
            <w:tcBorders>
              <w:top w:val="single" w:sz="4" w:space="0" w:color="auto"/>
              <w:left w:val="single" w:sz="4" w:space="0" w:color="auto"/>
              <w:bottom w:val="nil"/>
              <w:right w:val="single" w:sz="4" w:space="0" w:color="auto"/>
            </w:tcBorders>
          </w:tcPr>
          <w:p w14:paraId="4A9FAEBB" w14:textId="77777777" w:rsidR="00537783" w:rsidRDefault="00537783" w:rsidP="009E4F20">
            <w:pPr>
              <w:pStyle w:val="TAC"/>
              <w:rPr>
                <w:ins w:id="468" w:author="Nokia" w:date="2024-04-19T11:26:00Z"/>
                <w:lang w:eastAsia="fr-FR"/>
              </w:rPr>
            </w:pPr>
            <w:ins w:id="469" w:author="Nokia" w:date="2024-04-19T11:26:00Z">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tcPr>
          <w:p w14:paraId="6AFF20DC" w14:textId="77777777" w:rsidR="00537783" w:rsidRPr="00BB178A" w:rsidRDefault="00537783" w:rsidP="009E4F20">
            <w:pPr>
              <w:pStyle w:val="TAC"/>
              <w:rPr>
                <w:ins w:id="470" w:author="Nokia" w:date="2024-04-19T11:26:00Z"/>
                <w:szCs w:val="18"/>
              </w:rPr>
            </w:pPr>
            <w:ins w:id="471" w:author="Nokia" w:date="2024-04-19T11:26:00Z">
              <w:r w:rsidRPr="00BB178A">
                <w:rPr>
                  <w:szCs w:val="18"/>
                </w:rPr>
                <w:t xml:space="preserve">40: </w:t>
              </w:r>
              <w:proofErr w:type="spellStart"/>
              <w:r w:rsidRPr="00BB178A">
                <w:rPr>
                  <w:szCs w:val="18"/>
                </w:rPr>
                <w:t>N</w:t>
              </w:r>
              <w:r w:rsidRPr="00BB178A">
                <w:rPr>
                  <w:szCs w:val="18"/>
                  <w:vertAlign w:val="subscript"/>
                </w:rPr>
                <w:t>RB,c</w:t>
              </w:r>
              <w:proofErr w:type="spellEnd"/>
              <w:r w:rsidRPr="00BB178A">
                <w:rPr>
                  <w:szCs w:val="18"/>
                </w:rPr>
                <w:t xml:space="preserve"> = 106</w:t>
              </w:r>
            </w:ins>
          </w:p>
        </w:tc>
      </w:tr>
      <w:tr w:rsidR="00537783" w14:paraId="2D8BCE2E" w14:textId="77777777" w:rsidTr="009E4F20">
        <w:trPr>
          <w:jc w:val="center"/>
          <w:ins w:id="472" w:author="Nokia" w:date="2024-04-19T11:26:00Z"/>
        </w:trPr>
        <w:tc>
          <w:tcPr>
            <w:tcW w:w="3397" w:type="dxa"/>
            <w:gridSpan w:val="4"/>
            <w:vMerge w:val="restart"/>
            <w:tcBorders>
              <w:top w:val="single" w:sz="4" w:space="0" w:color="auto"/>
              <w:left w:val="single" w:sz="4" w:space="0" w:color="auto"/>
              <w:right w:val="single" w:sz="4" w:space="0" w:color="auto"/>
            </w:tcBorders>
            <w:hideMark/>
          </w:tcPr>
          <w:p w14:paraId="089F0B4E" w14:textId="77777777" w:rsidR="00537783" w:rsidRDefault="00537783" w:rsidP="009E4F20">
            <w:pPr>
              <w:pStyle w:val="TAL"/>
              <w:rPr>
                <w:ins w:id="473" w:author="Nokia" w:date="2024-04-19T11:26:00Z"/>
                <w:lang w:eastAsia="fr-FR"/>
              </w:rPr>
            </w:pPr>
            <w:ins w:id="474" w:author="Nokia" w:date="2024-04-19T11:26:00Z">
              <w:r>
                <w:rPr>
                  <w:lang w:eastAsia="fr-FR"/>
                </w:rPr>
                <w:t>BWP BW</w:t>
              </w:r>
            </w:ins>
          </w:p>
        </w:tc>
        <w:tc>
          <w:tcPr>
            <w:tcW w:w="1134" w:type="dxa"/>
            <w:tcBorders>
              <w:top w:val="single" w:sz="4" w:space="0" w:color="auto"/>
              <w:left w:val="single" w:sz="4" w:space="0" w:color="auto"/>
              <w:bottom w:val="nil"/>
              <w:right w:val="single" w:sz="4" w:space="0" w:color="auto"/>
            </w:tcBorders>
          </w:tcPr>
          <w:p w14:paraId="58817638" w14:textId="77777777" w:rsidR="00537783" w:rsidRDefault="00537783" w:rsidP="009E4F20">
            <w:pPr>
              <w:pStyle w:val="TAC"/>
              <w:rPr>
                <w:ins w:id="475" w:author="Nokia" w:date="2024-04-19T11:26:00Z"/>
                <w:lang w:eastAsia="fr-FR"/>
              </w:rPr>
            </w:pPr>
            <w:ins w:id="476" w:author="Nokia" w:date="2024-04-19T11:26:00Z">
              <w:r>
                <w:rPr>
                  <w:lang w:eastAsia="fr-FR"/>
                </w:rPr>
                <w:t>Config 1</w:t>
              </w:r>
            </w:ins>
          </w:p>
        </w:tc>
        <w:tc>
          <w:tcPr>
            <w:tcW w:w="1532" w:type="dxa"/>
            <w:tcBorders>
              <w:top w:val="single" w:sz="4" w:space="0" w:color="auto"/>
              <w:left w:val="single" w:sz="4" w:space="0" w:color="auto"/>
              <w:bottom w:val="nil"/>
              <w:right w:val="single" w:sz="4" w:space="0" w:color="auto"/>
            </w:tcBorders>
            <w:hideMark/>
          </w:tcPr>
          <w:p w14:paraId="79A115BC" w14:textId="77777777" w:rsidR="00537783" w:rsidRDefault="00537783" w:rsidP="009E4F20">
            <w:pPr>
              <w:pStyle w:val="TAC"/>
              <w:rPr>
                <w:ins w:id="477" w:author="Nokia" w:date="2024-04-19T11:26:00Z"/>
                <w:lang w:eastAsia="fr-FR"/>
              </w:rPr>
            </w:pPr>
            <w:ins w:id="478" w:author="Nokia" w:date="2024-04-19T11:26:00Z">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33CBD3DF" w14:textId="77777777" w:rsidR="00537783" w:rsidRPr="00BB178A" w:rsidRDefault="00537783" w:rsidP="009E4F20">
            <w:pPr>
              <w:pStyle w:val="TAC"/>
              <w:rPr>
                <w:ins w:id="479" w:author="Nokia" w:date="2024-04-19T11:26:00Z"/>
                <w:szCs w:val="18"/>
              </w:rPr>
            </w:pPr>
            <w:ins w:id="480" w:author="Nokia" w:date="2024-04-19T11:26:00Z">
              <w:r w:rsidRPr="00BB178A">
                <w:rPr>
                  <w:szCs w:val="18"/>
                </w:rPr>
                <w:t xml:space="preserve">10: </w:t>
              </w:r>
              <w:proofErr w:type="spellStart"/>
              <w:r w:rsidRPr="00BB178A">
                <w:rPr>
                  <w:szCs w:val="18"/>
                </w:rPr>
                <w:t>N</w:t>
              </w:r>
              <w:r w:rsidRPr="00BB178A">
                <w:rPr>
                  <w:szCs w:val="18"/>
                  <w:vertAlign w:val="subscript"/>
                </w:rPr>
                <w:t>RB,c</w:t>
              </w:r>
              <w:proofErr w:type="spellEnd"/>
              <w:r w:rsidRPr="00BB178A">
                <w:rPr>
                  <w:szCs w:val="18"/>
                </w:rPr>
                <w:t xml:space="preserve"> = 52</w:t>
              </w:r>
            </w:ins>
          </w:p>
        </w:tc>
      </w:tr>
      <w:tr w:rsidR="00537783" w14:paraId="7315E6DF" w14:textId="77777777" w:rsidTr="009E4F20">
        <w:trPr>
          <w:jc w:val="center"/>
          <w:ins w:id="481" w:author="Nokia" w:date="2024-04-19T11:26:00Z"/>
        </w:trPr>
        <w:tc>
          <w:tcPr>
            <w:tcW w:w="3397" w:type="dxa"/>
            <w:gridSpan w:val="4"/>
            <w:vMerge/>
            <w:tcBorders>
              <w:left w:val="single" w:sz="4" w:space="0" w:color="auto"/>
              <w:right w:val="single" w:sz="4" w:space="0" w:color="auto"/>
            </w:tcBorders>
          </w:tcPr>
          <w:p w14:paraId="67718F14" w14:textId="77777777" w:rsidR="00537783" w:rsidRDefault="00537783" w:rsidP="009E4F20">
            <w:pPr>
              <w:pStyle w:val="TAL"/>
              <w:rPr>
                <w:ins w:id="482" w:author="Nokia" w:date="2024-04-19T11:26:00Z"/>
                <w:lang w:eastAsia="fr-FR"/>
              </w:rPr>
            </w:pPr>
          </w:p>
        </w:tc>
        <w:tc>
          <w:tcPr>
            <w:tcW w:w="1134" w:type="dxa"/>
            <w:tcBorders>
              <w:top w:val="single" w:sz="4" w:space="0" w:color="auto"/>
              <w:left w:val="single" w:sz="4" w:space="0" w:color="auto"/>
              <w:bottom w:val="nil"/>
              <w:right w:val="single" w:sz="4" w:space="0" w:color="auto"/>
            </w:tcBorders>
          </w:tcPr>
          <w:p w14:paraId="0A8AE057" w14:textId="77777777" w:rsidR="00537783" w:rsidRDefault="00537783" w:rsidP="009E4F20">
            <w:pPr>
              <w:pStyle w:val="TAC"/>
              <w:rPr>
                <w:ins w:id="483" w:author="Nokia" w:date="2024-04-19T11:26:00Z"/>
                <w:lang w:eastAsia="fr-FR"/>
              </w:rPr>
            </w:pPr>
            <w:ins w:id="484" w:author="Nokia" w:date="2024-04-19T11:26:00Z">
              <w:r>
                <w:rPr>
                  <w:lang w:eastAsia="fr-FR"/>
                </w:rPr>
                <w:t>Config 2</w:t>
              </w:r>
            </w:ins>
          </w:p>
        </w:tc>
        <w:tc>
          <w:tcPr>
            <w:tcW w:w="1532" w:type="dxa"/>
            <w:tcBorders>
              <w:top w:val="single" w:sz="4" w:space="0" w:color="auto"/>
              <w:left w:val="single" w:sz="4" w:space="0" w:color="auto"/>
              <w:bottom w:val="nil"/>
              <w:right w:val="single" w:sz="4" w:space="0" w:color="auto"/>
            </w:tcBorders>
          </w:tcPr>
          <w:p w14:paraId="0CCD1691" w14:textId="77777777" w:rsidR="00537783" w:rsidRDefault="00537783" w:rsidP="009E4F20">
            <w:pPr>
              <w:pStyle w:val="TAC"/>
              <w:rPr>
                <w:ins w:id="485" w:author="Nokia" w:date="2024-04-19T11:26:00Z"/>
                <w:lang w:eastAsia="fr-FR"/>
              </w:rPr>
            </w:pPr>
            <w:ins w:id="486" w:author="Nokia" w:date="2024-04-19T11:26:00Z">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tcPr>
          <w:p w14:paraId="32E76B8E" w14:textId="77777777" w:rsidR="00537783" w:rsidRPr="00BB178A" w:rsidRDefault="00537783" w:rsidP="009E4F20">
            <w:pPr>
              <w:pStyle w:val="TAC"/>
              <w:rPr>
                <w:ins w:id="487" w:author="Nokia" w:date="2024-04-19T11:26:00Z"/>
                <w:szCs w:val="18"/>
              </w:rPr>
            </w:pPr>
            <w:ins w:id="488" w:author="Nokia" w:date="2024-04-19T11:26:00Z">
              <w:r w:rsidRPr="00BB178A">
                <w:rPr>
                  <w:szCs w:val="18"/>
                </w:rPr>
                <w:t xml:space="preserve">10: </w:t>
              </w:r>
              <w:proofErr w:type="spellStart"/>
              <w:r w:rsidRPr="00BB178A">
                <w:rPr>
                  <w:szCs w:val="18"/>
                </w:rPr>
                <w:t>N</w:t>
              </w:r>
              <w:r w:rsidRPr="00BB178A">
                <w:rPr>
                  <w:szCs w:val="18"/>
                  <w:vertAlign w:val="subscript"/>
                </w:rPr>
                <w:t>RB,c</w:t>
              </w:r>
              <w:proofErr w:type="spellEnd"/>
              <w:r w:rsidRPr="00BB178A">
                <w:rPr>
                  <w:szCs w:val="18"/>
                </w:rPr>
                <w:t xml:space="preserve"> = 52</w:t>
              </w:r>
            </w:ins>
          </w:p>
        </w:tc>
      </w:tr>
      <w:tr w:rsidR="00537783" w14:paraId="1B359706" w14:textId="77777777" w:rsidTr="009E4F20">
        <w:trPr>
          <w:jc w:val="center"/>
          <w:ins w:id="489" w:author="Nokia" w:date="2024-04-19T11:26:00Z"/>
        </w:trPr>
        <w:tc>
          <w:tcPr>
            <w:tcW w:w="3397" w:type="dxa"/>
            <w:gridSpan w:val="4"/>
            <w:vMerge/>
            <w:tcBorders>
              <w:left w:val="single" w:sz="4" w:space="0" w:color="auto"/>
              <w:bottom w:val="nil"/>
              <w:right w:val="single" w:sz="4" w:space="0" w:color="auto"/>
            </w:tcBorders>
          </w:tcPr>
          <w:p w14:paraId="2A46F35F" w14:textId="77777777" w:rsidR="00537783" w:rsidRDefault="00537783" w:rsidP="009E4F20">
            <w:pPr>
              <w:pStyle w:val="TAL"/>
              <w:rPr>
                <w:ins w:id="490" w:author="Nokia" w:date="2024-04-19T11:26:00Z"/>
                <w:lang w:eastAsia="fr-FR"/>
              </w:rPr>
            </w:pPr>
          </w:p>
        </w:tc>
        <w:tc>
          <w:tcPr>
            <w:tcW w:w="1134" w:type="dxa"/>
            <w:tcBorders>
              <w:top w:val="single" w:sz="4" w:space="0" w:color="auto"/>
              <w:left w:val="single" w:sz="4" w:space="0" w:color="auto"/>
              <w:bottom w:val="nil"/>
              <w:right w:val="single" w:sz="4" w:space="0" w:color="auto"/>
            </w:tcBorders>
          </w:tcPr>
          <w:p w14:paraId="7EF34ED0" w14:textId="77777777" w:rsidR="00537783" w:rsidRDefault="00537783" w:rsidP="009E4F20">
            <w:pPr>
              <w:pStyle w:val="TAC"/>
              <w:rPr>
                <w:ins w:id="491" w:author="Nokia" w:date="2024-04-19T11:26:00Z"/>
                <w:lang w:eastAsia="fr-FR"/>
              </w:rPr>
            </w:pPr>
            <w:ins w:id="492" w:author="Nokia" w:date="2024-04-19T11:26:00Z">
              <w:r>
                <w:rPr>
                  <w:lang w:eastAsia="fr-FR"/>
                </w:rPr>
                <w:t>Config 3</w:t>
              </w:r>
            </w:ins>
          </w:p>
        </w:tc>
        <w:tc>
          <w:tcPr>
            <w:tcW w:w="1532" w:type="dxa"/>
            <w:tcBorders>
              <w:top w:val="single" w:sz="4" w:space="0" w:color="auto"/>
              <w:left w:val="single" w:sz="4" w:space="0" w:color="auto"/>
              <w:bottom w:val="nil"/>
              <w:right w:val="single" w:sz="4" w:space="0" w:color="auto"/>
            </w:tcBorders>
          </w:tcPr>
          <w:p w14:paraId="57237075" w14:textId="77777777" w:rsidR="00537783" w:rsidRDefault="00537783" w:rsidP="009E4F20">
            <w:pPr>
              <w:pStyle w:val="TAC"/>
              <w:rPr>
                <w:ins w:id="493" w:author="Nokia" w:date="2024-04-19T11:26:00Z"/>
                <w:lang w:eastAsia="fr-FR"/>
              </w:rPr>
            </w:pPr>
            <w:ins w:id="494" w:author="Nokia" w:date="2024-04-19T11:26:00Z">
              <w:r>
                <w:rPr>
                  <w:lang w:eastAsia="fr-FR"/>
                </w:rPr>
                <w:t>MHz</w:t>
              </w:r>
            </w:ins>
          </w:p>
        </w:tc>
        <w:tc>
          <w:tcPr>
            <w:tcW w:w="4138" w:type="dxa"/>
            <w:gridSpan w:val="3"/>
            <w:tcBorders>
              <w:top w:val="single" w:sz="4" w:space="0" w:color="auto"/>
              <w:left w:val="single" w:sz="4" w:space="0" w:color="auto"/>
              <w:bottom w:val="single" w:sz="4" w:space="0" w:color="auto"/>
              <w:right w:val="single" w:sz="4" w:space="0" w:color="auto"/>
            </w:tcBorders>
          </w:tcPr>
          <w:p w14:paraId="059E0BC1" w14:textId="77777777" w:rsidR="00537783" w:rsidRPr="00BB178A" w:rsidRDefault="00537783" w:rsidP="009E4F20">
            <w:pPr>
              <w:pStyle w:val="TAC"/>
              <w:rPr>
                <w:ins w:id="495" w:author="Nokia" w:date="2024-04-19T11:26:00Z"/>
                <w:szCs w:val="18"/>
              </w:rPr>
            </w:pPr>
            <w:ins w:id="496" w:author="Nokia" w:date="2024-04-19T11:26:00Z">
              <w:r w:rsidRPr="00BB178A">
                <w:rPr>
                  <w:szCs w:val="18"/>
                </w:rPr>
                <w:t xml:space="preserve">40: </w:t>
              </w:r>
              <w:proofErr w:type="spellStart"/>
              <w:r w:rsidRPr="00BB178A">
                <w:rPr>
                  <w:szCs w:val="18"/>
                </w:rPr>
                <w:t>N</w:t>
              </w:r>
              <w:r w:rsidRPr="00BB178A">
                <w:rPr>
                  <w:szCs w:val="18"/>
                  <w:vertAlign w:val="subscript"/>
                </w:rPr>
                <w:t>RB,c</w:t>
              </w:r>
              <w:proofErr w:type="spellEnd"/>
              <w:r w:rsidRPr="00BB178A">
                <w:rPr>
                  <w:szCs w:val="18"/>
                </w:rPr>
                <w:t xml:space="preserve"> = 106</w:t>
              </w:r>
            </w:ins>
          </w:p>
        </w:tc>
      </w:tr>
      <w:tr w:rsidR="00537783" w14:paraId="7FC0453E" w14:textId="77777777" w:rsidTr="009E4F20">
        <w:trPr>
          <w:jc w:val="center"/>
          <w:ins w:id="497" w:author="Nokia" w:date="2024-04-19T11:26:00Z"/>
        </w:trPr>
        <w:tc>
          <w:tcPr>
            <w:tcW w:w="3397" w:type="dxa"/>
            <w:gridSpan w:val="4"/>
            <w:vMerge w:val="restart"/>
            <w:tcBorders>
              <w:top w:val="single" w:sz="4" w:space="0" w:color="auto"/>
              <w:left w:val="single" w:sz="4" w:space="0" w:color="auto"/>
              <w:right w:val="single" w:sz="4" w:space="0" w:color="auto"/>
            </w:tcBorders>
            <w:hideMark/>
          </w:tcPr>
          <w:p w14:paraId="71EF8596" w14:textId="77777777" w:rsidR="00537783" w:rsidRDefault="00537783" w:rsidP="009E4F20">
            <w:pPr>
              <w:pStyle w:val="TAL"/>
              <w:rPr>
                <w:ins w:id="498" w:author="Nokia" w:date="2024-04-19T11:26:00Z"/>
                <w:lang w:eastAsia="fr-FR"/>
              </w:rPr>
            </w:pPr>
            <w:ins w:id="499" w:author="Nokia" w:date="2024-04-19T11:26:00Z">
              <w:r>
                <w:rPr>
                  <w:rFonts w:cs="Arial"/>
                  <w:lang w:eastAsia="fr-FR"/>
                </w:rPr>
                <w:t>PDSCH Reference</w:t>
              </w:r>
            </w:ins>
          </w:p>
        </w:tc>
        <w:tc>
          <w:tcPr>
            <w:tcW w:w="1134" w:type="dxa"/>
            <w:tcBorders>
              <w:top w:val="single" w:sz="4" w:space="0" w:color="auto"/>
              <w:left w:val="single" w:sz="4" w:space="0" w:color="auto"/>
              <w:bottom w:val="nil"/>
              <w:right w:val="single" w:sz="4" w:space="0" w:color="auto"/>
            </w:tcBorders>
          </w:tcPr>
          <w:p w14:paraId="0CE4C57B" w14:textId="77777777" w:rsidR="00537783" w:rsidRDefault="00537783" w:rsidP="009E4F20">
            <w:pPr>
              <w:pStyle w:val="TAC"/>
              <w:rPr>
                <w:ins w:id="500" w:author="Nokia" w:date="2024-04-19T11:26:00Z"/>
                <w:lang w:eastAsia="fr-FR"/>
              </w:rPr>
            </w:pPr>
            <w:ins w:id="501" w:author="Nokia" w:date="2024-04-19T11:26:00Z">
              <w:r>
                <w:rPr>
                  <w:lang w:eastAsia="fr-FR"/>
                </w:rPr>
                <w:t>Config 1</w:t>
              </w:r>
            </w:ins>
          </w:p>
        </w:tc>
        <w:tc>
          <w:tcPr>
            <w:tcW w:w="1532" w:type="dxa"/>
            <w:tcBorders>
              <w:top w:val="single" w:sz="4" w:space="0" w:color="auto"/>
              <w:left w:val="single" w:sz="4" w:space="0" w:color="auto"/>
              <w:bottom w:val="nil"/>
              <w:right w:val="single" w:sz="4" w:space="0" w:color="auto"/>
            </w:tcBorders>
          </w:tcPr>
          <w:p w14:paraId="3F78A812" w14:textId="77777777" w:rsidR="00537783" w:rsidRDefault="00537783" w:rsidP="009E4F20">
            <w:pPr>
              <w:pStyle w:val="TAC"/>
              <w:rPr>
                <w:ins w:id="502"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2D490B6" w14:textId="77777777" w:rsidR="00537783" w:rsidRPr="00BB178A" w:rsidRDefault="00537783" w:rsidP="009E4F20">
            <w:pPr>
              <w:pStyle w:val="TAC"/>
              <w:rPr>
                <w:ins w:id="503" w:author="Nokia" w:date="2024-04-19T11:26:00Z"/>
                <w:szCs w:val="18"/>
              </w:rPr>
            </w:pPr>
            <w:ins w:id="504" w:author="Nokia" w:date="2024-04-19T11:26:00Z">
              <w:r w:rsidRPr="00BB178A">
                <w:rPr>
                  <w:szCs w:val="18"/>
                </w:rPr>
                <w:t>SR.1.1 FDD</w:t>
              </w:r>
            </w:ins>
          </w:p>
        </w:tc>
      </w:tr>
      <w:tr w:rsidR="00537783" w14:paraId="0E964DE5" w14:textId="77777777" w:rsidTr="009E4F20">
        <w:trPr>
          <w:jc w:val="center"/>
          <w:ins w:id="505" w:author="Nokia" w:date="2024-04-19T11:26:00Z"/>
        </w:trPr>
        <w:tc>
          <w:tcPr>
            <w:tcW w:w="3397" w:type="dxa"/>
            <w:gridSpan w:val="4"/>
            <w:vMerge/>
            <w:tcBorders>
              <w:left w:val="single" w:sz="4" w:space="0" w:color="auto"/>
              <w:right w:val="single" w:sz="4" w:space="0" w:color="auto"/>
            </w:tcBorders>
          </w:tcPr>
          <w:p w14:paraId="0E2D6565" w14:textId="77777777" w:rsidR="00537783" w:rsidRDefault="00537783" w:rsidP="009E4F20">
            <w:pPr>
              <w:pStyle w:val="TAL"/>
              <w:rPr>
                <w:ins w:id="506" w:author="Nokia" w:date="2024-04-19T11:26:00Z"/>
                <w:rFonts w:cs="Arial"/>
                <w:lang w:eastAsia="fr-FR"/>
              </w:rPr>
            </w:pPr>
          </w:p>
        </w:tc>
        <w:tc>
          <w:tcPr>
            <w:tcW w:w="1134" w:type="dxa"/>
            <w:tcBorders>
              <w:top w:val="single" w:sz="4" w:space="0" w:color="auto"/>
              <w:left w:val="single" w:sz="4" w:space="0" w:color="auto"/>
              <w:bottom w:val="nil"/>
              <w:right w:val="single" w:sz="4" w:space="0" w:color="auto"/>
            </w:tcBorders>
          </w:tcPr>
          <w:p w14:paraId="7E978F8E" w14:textId="77777777" w:rsidR="00537783" w:rsidRDefault="00537783" w:rsidP="009E4F20">
            <w:pPr>
              <w:pStyle w:val="TAC"/>
              <w:rPr>
                <w:ins w:id="507" w:author="Nokia" w:date="2024-04-19T11:26:00Z"/>
                <w:lang w:eastAsia="fr-FR"/>
              </w:rPr>
            </w:pPr>
            <w:ins w:id="508" w:author="Nokia" w:date="2024-04-19T11:26:00Z">
              <w:r>
                <w:rPr>
                  <w:lang w:eastAsia="fr-FR"/>
                </w:rPr>
                <w:t>Config 2</w:t>
              </w:r>
            </w:ins>
          </w:p>
        </w:tc>
        <w:tc>
          <w:tcPr>
            <w:tcW w:w="1532" w:type="dxa"/>
            <w:tcBorders>
              <w:top w:val="single" w:sz="4" w:space="0" w:color="auto"/>
              <w:left w:val="single" w:sz="4" w:space="0" w:color="auto"/>
              <w:bottom w:val="nil"/>
              <w:right w:val="single" w:sz="4" w:space="0" w:color="auto"/>
            </w:tcBorders>
          </w:tcPr>
          <w:p w14:paraId="176B3FD0" w14:textId="77777777" w:rsidR="00537783" w:rsidRDefault="00537783" w:rsidP="009E4F20">
            <w:pPr>
              <w:pStyle w:val="TAC"/>
              <w:rPr>
                <w:ins w:id="509"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087BC08B" w14:textId="77777777" w:rsidR="00537783" w:rsidRPr="00BB178A" w:rsidRDefault="00537783" w:rsidP="009E4F20">
            <w:pPr>
              <w:pStyle w:val="TAC"/>
              <w:rPr>
                <w:ins w:id="510" w:author="Nokia" w:date="2024-04-19T11:26:00Z"/>
                <w:szCs w:val="18"/>
              </w:rPr>
            </w:pPr>
            <w:ins w:id="511" w:author="Nokia" w:date="2024-04-19T11:26:00Z">
              <w:r w:rsidRPr="00BB178A">
                <w:rPr>
                  <w:szCs w:val="18"/>
                </w:rPr>
                <w:t>SR.1.1 TDD</w:t>
              </w:r>
            </w:ins>
          </w:p>
        </w:tc>
      </w:tr>
      <w:tr w:rsidR="00537783" w14:paraId="37241822" w14:textId="77777777" w:rsidTr="009E4F20">
        <w:trPr>
          <w:jc w:val="center"/>
          <w:ins w:id="512" w:author="Nokia" w:date="2024-04-19T11:26:00Z"/>
        </w:trPr>
        <w:tc>
          <w:tcPr>
            <w:tcW w:w="3397" w:type="dxa"/>
            <w:gridSpan w:val="4"/>
            <w:vMerge/>
            <w:tcBorders>
              <w:left w:val="single" w:sz="4" w:space="0" w:color="auto"/>
              <w:bottom w:val="nil"/>
              <w:right w:val="single" w:sz="4" w:space="0" w:color="auto"/>
            </w:tcBorders>
          </w:tcPr>
          <w:p w14:paraId="373702EA" w14:textId="77777777" w:rsidR="00537783" w:rsidRDefault="00537783" w:rsidP="009E4F20">
            <w:pPr>
              <w:pStyle w:val="TAL"/>
              <w:rPr>
                <w:ins w:id="513" w:author="Nokia" w:date="2024-04-19T11:26:00Z"/>
                <w:rFonts w:cs="Arial"/>
                <w:lang w:eastAsia="fr-FR"/>
              </w:rPr>
            </w:pPr>
          </w:p>
        </w:tc>
        <w:tc>
          <w:tcPr>
            <w:tcW w:w="1134" w:type="dxa"/>
            <w:tcBorders>
              <w:top w:val="single" w:sz="4" w:space="0" w:color="auto"/>
              <w:left w:val="single" w:sz="4" w:space="0" w:color="auto"/>
              <w:bottom w:val="nil"/>
              <w:right w:val="single" w:sz="4" w:space="0" w:color="auto"/>
            </w:tcBorders>
          </w:tcPr>
          <w:p w14:paraId="547791BD" w14:textId="77777777" w:rsidR="00537783" w:rsidRDefault="00537783" w:rsidP="009E4F20">
            <w:pPr>
              <w:pStyle w:val="TAC"/>
              <w:rPr>
                <w:ins w:id="514" w:author="Nokia" w:date="2024-04-19T11:26:00Z"/>
                <w:lang w:eastAsia="fr-FR"/>
              </w:rPr>
            </w:pPr>
            <w:ins w:id="515" w:author="Nokia" w:date="2024-04-19T11:26:00Z">
              <w:r>
                <w:rPr>
                  <w:lang w:eastAsia="fr-FR"/>
                </w:rPr>
                <w:t>Config 3</w:t>
              </w:r>
            </w:ins>
          </w:p>
        </w:tc>
        <w:tc>
          <w:tcPr>
            <w:tcW w:w="1532" w:type="dxa"/>
            <w:tcBorders>
              <w:top w:val="single" w:sz="4" w:space="0" w:color="auto"/>
              <w:left w:val="single" w:sz="4" w:space="0" w:color="auto"/>
              <w:bottom w:val="nil"/>
              <w:right w:val="single" w:sz="4" w:space="0" w:color="auto"/>
            </w:tcBorders>
          </w:tcPr>
          <w:p w14:paraId="0A1EEB7C" w14:textId="77777777" w:rsidR="00537783" w:rsidRDefault="00537783" w:rsidP="009E4F20">
            <w:pPr>
              <w:pStyle w:val="TAC"/>
              <w:rPr>
                <w:ins w:id="516"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5F3CB622" w14:textId="77777777" w:rsidR="00537783" w:rsidRPr="00BB178A" w:rsidRDefault="00537783" w:rsidP="009E4F20">
            <w:pPr>
              <w:pStyle w:val="TAC"/>
              <w:rPr>
                <w:ins w:id="517" w:author="Nokia" w:date="2024-04-19T11:26:00Z"/>
                <w:szCs w:val="18"/>
              </w:rPr>
            </w:pPr>
            <w:ins w:id="518" w:author="Nokia" w:date="2024-04-19T11:26:00Z">
              <w:r w:rsidRPr="00BB178A">
                <w:rPr>
                  <w:szCs w:val="18"/>
                </w:rPr>
                <w:t>SR2.1 TDD</w:t>
              </w:r>
            </w:ins>
          </w:p>
        </w:tc>
      </w:tr>
      <w:tr w:rsidR="00537783" w14:paraId="4091EC36" w14:textId="77777777" w:rsidTr="009E4F20">
        <w:trPr>
          <w:trHeight w:val="152"/>
          <w:jc w:val="center"/>
          <w:ins w:id="519" w:author="Nokia" w:date="2024-04-19T11:26:00Z"/>
        </w:trPr>
        <w:tc>
          <w:tcPr>
            <w:tcW w:w="3397" w:type="dxa"/>
            <w:gridSpan w:val="4"/>
            <w:vMerge w:val="restart"/>
            <w:tcBorders>
              <w:top w:val="single" w:sz="4" w:space="0" w:color="auto"/>
              <w:left w:val="single" w:sz="4" w:space="0" w:color="auto"/>
              <w:right w:val="single" w:sz="4" w:space="0" w:color="auto"/>
            </w:tcBorders>
            <w:hideMark/>
          </w:tcPr>
          <w:p w14:paraId="7EBEABC3" w14:textId="77777777" w:rsidR="00537783" w:rsidRDefault="00537783" w:rsidP="009E4F20">
            <w:pPr>
              <w:pStyle w:val="TAL"/>
              <w:rPr>
                <w:ins w:id="520" w:author="Nokia" w:date="2024-04-19T11:26:00Z"/>
                <w:lang w:eastAsia="fr-FR"/>
              </w:rPr>
            </w:pPr>
            <w:ins w:id="521" w:author="Nokia" w:date="2024-04-19T11:26:00Z">
              <w:r>
                <w:rPr>
                  <w:rFonts w:cs="v5.0.0"/>
                  <w:lang w:eastAsia="fr-FR"/>
                </w:rPr>
                <w:t>CORESET Reference Channel</w:t>
              </w:r>
            </w:ins>
          </w:p>
        </w:tc>
        <w:tc>
          <w:tcPr>
            <w:tcW w:w="1134" w:type="dxa"/>
            <w:tcBorders>
              <w:top w:val="single" w:sz="4" w:space="0" w:color="auto"/>
              <w:left w:val="single" w:sz="4" w:space="0" w:color="auto"/>
              <w:bottom w:val="single" w:sz="4" w:space="0" w:color="auto"/>
              <w:right w:val="single" w:sz="4" w:space="0" w:color="auto"/>
            </w:tcBorders>
          </w:tcPr>
          <w:p w14:paraId="73D048C1" w14:textId="77777777" w:rsidR="00537783" w:rsidRDefault="00537783" w:rsidP="009E4F20">
            <w:pPr>
              <w:pStyle w:val="TAC"/>
              <w:rPr>
                <w:ins w:id="522" w:author="Nokia" w:date="2024-04-19T11:26:00Z"/>
                <w:lang w:eastAsia="fr-FR"/>
              </w:rPr>
            </w:pPr>
            <w:ins w:id="523" w:author="Nokia" w:date="2024-04-19T11:26:00Z">
              <w:r>
                <w:rPr>
                  <w:lang w:eastAsia="fr-FR"/>
                </w:rPr>
                <w:t>Config 1</w:t>
              </w:r>
            </w:ins>
          </w:p>
        </w:tc>
        <w:tc>
          <w:tcPr>
            <w:tcW w:w="1532" w:type="dxa"/>
            <w:tcBorders>
              <w:top w:val="single" w:sz="4" w:space="0" w:color="auto"/>
              <w:left w:val="single" w:sz="4" w:space="0" w:color="auto"/>
              <w:bottom w:val="single" w:sz="4" w:space="0" w:color="auto"/>
              <w:right w:val="single" w:sz="4" w:space="0" w:color="auto"/>
            </w:tcBorders>
          </w:tcPr>
          <w:p w14:paraId="18840A21" w14:textId="77777777" w:rsidR="00537783" w:rsidRDefault="00537783" w:rsidP="009E4F20">
            <w:pPr>
              <w:pStyle w:val="TAC"/>
              <w:rPr>
                <w:ins w:id="524"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C854AC3" w14:textId="77777777" w:rsidR="00537783" w:rsidRPr="00BB178A" w:rsidRDefault="00537783" w:rsidP="009E4F20">
            <w:pPr>
              <w:pStyle w:val="TAC"/>
              <w:rPr>
                <w:ins w:id="525" w:author="Nokia" w:date="2024-04-19T11:26:00Z"/>
                <w:szCs w:val="18"/>
              </w:rPr>
            </w:pPr>
            <w:ins w:id="526" w:author="Nokia" w:date="2024-04-19T11:26:00Z">
              <w:r w:rsidRPr="00BB178A">
                <w:rPr>
                  <w:szCs w:val="18"/>
                </w:rPr>
                <w:t>CR.1.1 FDD</w:t>
              </w:r>
            </w:ins>
          </w:p>
        </w:tc>
      </w:tr>
      <w:tr w:rsidR="00537783" w14:paraId="5B4BB9D0" w14:textId="77777777" w:rsidTr="009E4F20">
        <w:trPr>
          <w:trHeight w:val="152"/>
          <w:jc w:val="center"/>
          <w:ins w:id="527" w:author="Nokia" w:date="2024-04-19T11:26:00Z"/>
        </w:trPr>
        <w:tc>
          <w:tcPr>
            <w:tcW w:w="3397" w:type="dxa"/>
            <w:gridSpan w:val="4"/>
            <w:vMerge/>
            <w:tcBorders>
              <w:left w:val="single" w:sz="4" w:space="0" w:color="auto"/>
              <w:right w:val="single" w:sz="4" w:space="0" w:color="auto"/>
            </w:tcBorders>
          </w:tcPr>
          <w:p w14:paraId="391FB77F" w14:textId="77777777" w:rsidR="00537783" w:rsidRDefault="00537783" w:rsidP="009E4F20">
            <w:pPr>
              <w:pStyle w:val="TAL"/>
              <w:rPr>
                <w:ins w:id="528" w:author="Nokia" w:date="2024-04-19T11:26:00Z"/>
                <w:rFonts w:cs="v5.0.0"/>
                <w:lang w:eastAsia="fr-FR"/>
              </w:rPr>
            </w:pPr>
          </w:p>
        </w:tc>
        <w:tc>
          <w:tcPr>
            <w:tcW w:w="1134" w:type="dxa"/>
            <w:tcBorders>
              <w:top w:val="single" w:sz="4" w:space="0" w:color="auto"/>
              <w:left w:val="single" w:sz="4" w:space="0" w:color="auto"/>
              <w:bottom w:val="single" w:sz="4" w:space="0" w:color="auto"/>
              <w:right w:val="single" w:sz="4" w:space="0" w:color="auto"/>
            </w:tcBorders>
          </w:tcPr>
          <w:p w14:paraId="10CF61D9" w14:textId="77777777" w:rsidR="00537783" w:rsidRDefault="00537783" w:rsidP="009E4F20">
            <w:pPr>
              <w:pStyle w:val="TAC"/>
              <w:rPr>
                <w:ins w:id="529" w:author="Nokia" w:date="2024-04-19T11:26:00Z"/>
                <w:lang w:eastAsia="fr-FR"/>
              </w:rPr>
            </w:pPr>
            <w:ins w:id="530" w:author="Nokia" w:date="2024-04-19T11:26:00Z">
              <w:r>
                <w:rPr>
                  <w:lang w:eastAsia="fr-FR"/>
                </w:rPr>
                <w:t>Config 2</w:t>
              </w:r>
            </w:ins>
          </w:p>
        </w:tc>
        <w:tc>
          <w:tcPr>
            <w:tcW w:w="1532" w:type="dxa"/>
            <w:tcBorders>
              <w:top w:val="single" w:sz="4" w:space="0" w:color="auto"/>
              <w:left w:val="single" w:sz="4" w:space="0" w:color="auto"/>
              <w:bottom w:val="single" w:sz="4" w:space="0" w:color="auto"/>
              <w:right w:val="single" w:sz="4" w:space="0" w:color="auto"/>
            </w:tcBorders>
          </w:tcPr>
          <w:p w14:paraId="7EE98C15" w14:textId="77777777" w:rsidR="00537783" w:rsidRDefault="00537783" w:rsidP="009E4F20">
            <w:pPr>
              <w:pStyle w:val="TAC"/>
              <w:rPr>
                <w:ins w:id="531"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60B0020E" w14:textId="77777777" w:rsidR="00537783" w:rsidRPr="00BB178A" w:rsidRDefault="00537783" w:rsidP="009E4F20">
            <w:pPr>
              <w:pStyle w:val="TAC"/>
              <w:rPr>
                <w:ins w:id="532" w:author="Nokia" w:date="2024-04-19T11:26:00Z"/>
                <w:szCs w:val="18"/>
              </w:rPr>
            </w:pPr>
            <w:ins w:id="533" w:author="Nokia" w:date="2024-04-19T11:26:00Z">
              <w:r w:rsidRPr="00BB178A">
                <w:rPr>
                  <w:szCs w:val="18"/>
                </w:rPr>
                <w:t>CR.1.1 TDD</w:t>
              </w:r>
            </w:ins>
          </w:p>
        </w:tc>
      </w:tr>
      <w:tr w:rsidR="00537783" w14:paraId="53A6849E" w14:textId="77777777" w:rsidTr="009E4F20">
        <w:trPr>
          <w:trHeight w:val="152"/>
          <w:jc w:val="center"/>
          <w:ins w:id="534" w:author="Nokia" w:date="2024-04-19T11:26:00Z"/>
        </w:trPr>
        <w:tc>
          <w:tcPr>
            <w:tcW w:w="3397" w:type="dxa"/>
            <w:gridSpan w:val="4"/>
            <w:vMerge/>
            <w:tcBorders>
              <w:left w:val="single" w:sz="4" w:space="0" w:color="auto"/>
              <w:bottom w:val="single" w:sz="4" w:space="0" w:color="auto"/>
              <w:right w:val="single" w:sz="4" w:space="0" w:color="auto"/>
            </w:tcBorders>
          </w:tcPr>
          <w:p w14:paraId="03243B88" w14:textId="77777777" w:rsidR="00537783" w:rsidRDefault="00537783" w:rsidP="009E4F20">
            <w:pPr>
              <w:pStyle w:val="TAL"/>
              <w:rPr>
                <w:ins w:id="535" w:author="Nokia" w:date="2024-04-19T11:26:00Z"/>
                <w:rFonts w:cs="v5.0.0"/>
                <w:lang w:eastAsia="fr-FR"/>
              </w:rPr>
            </w:pPr>
          </w:p>
        </w:tc>
        <w:tc>
          <w:tcPr>
            <w:tcW w:w="1134" w:type="dxa"/>
            <w:tcBorders>
              <w:top w:val="single" w:sz="4" w:space="0" w:color="auto"/>
              <w:left w:val="single" w:sz="4" w:space="0" w:color="auto"/>
              <w:bottom w:val="single" w:sz="4" w:space="0" w:color="auto"/>
              <w:right w:val="single" w:sz="4" w:space="0" w:color="auto"/>
            </w:tcBorders>
          </w:tcPr>
          <w:p w14:paraId="200C7127" w14:textId="77777777" w:rsidR="00537783" w:rsidRDefault="00537783" w:rsidP="009E4F20">
            <w:pPr>
              <w:pStyle w:val="TAC"/>
              <w:rPr>
                <w:ins w:id="536" w:author="Nokia" w:date="2024-04-19T11:26:00Z"/>
                <w:lang w:eastAsia="fr-FR"/>
              </w:rPr>
            </w:pPr>
            <w:ins w:id="537" w:author="Nokia" w:date="2024-04-19T11:26:00Z">
              <w:r>
                <w:rPr>
                  <w:lang w:eastAsia="fr-FR"/>
                </w:rPr>
                <w:t>Config 3</w:t>
              </w:r>
            </w:ins>
          </w:p>
        </w:tc>
        <w:tc>
          <w:tcPr>
            <w:tcW w:w="1532" w:type="dxa"/>
            <w:tcBorders>
              <w:top w:val="single" w:sz="4" w:space="0" w:color="auto"/>
              <w:left w:val="single" w:sz="4" w:space="0" w:color="auto"/>
              <w:bottom w:val="single" w:sz="4" w:space="0" w:color="auto"/>
              <w:right w:val="single" w:sz="4" w:space="0" w:color="auto"/>
            </w:tcBorders>
          </w:tcPr>
          <w:p w14:paraId="185DA71C" w14:textId="77777777" w:rsidR="00537783" w:rsidRDefault="00537783" w:rsidP="009E4F20">
            <w:pPr>
              <w:pStyle w:val="TAC"/>
              <w:rPr>
                <w:ins w:id="538"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5BE0A1A8" w14:textId="77777777" w:rsidR="00537783" w:rsidRPr="00BB178A" w:rsidRDefault="00537783" w:rsidP="009E4F20">
            <w:pPr>
              <w:pStyle w:val="TAC"/>
              <w:rPr>
                <w:ins w:id="539" w:author="Nokia" w:date="2024-04-19T11:26:00Z"/>
                <w:szCs w:val="18"/>
              </w:rPr>
            </w:pPr>
            <w:ins w:id="540" w:author="Nokia" w:date="2024-04-19T11:26:00Z">
              <w:r w:rsidRPr="00BB178A">
                <w:rPr>
                  <w:szCs w:val="18"/>
                </w:rPr>
                <w:t>CR2.1 TDD</w:t>
              </w:r>
            </w:ins>
          </w:p>
        </w:tc>
      </w:tr>
      <w:tr w:rsidR="00537783" w14:paraId="2BEC7928" w14:textId="77777777" w:rsidTr="009E4F20">
        <w:trPr>
          <w:jc w:val="center"/>
          <w:ins w:id="541" w:author="Nokia" w:date="2024-04-19T11:26:00Z"/>
        </w:trPr>
        <w:tc>
          <w:tcPr>
            <w:tcW w:w="3397" w:type="dxa"/>
            <w:gridSpan w:val="4"/>
            <w:tcBorders>
              <w:top w:val="nil"/>
              <w:left w:val="single" w:sz="4" w:space="0" w:color="auto"/>
              <w:bottom w:val="single" w:sz="4" w:space="0" w:color="auto"/>
              <w:right w:val="single" w:sz="4" w:space="0" w:color="auto"/>
            </w:tcBorders>
            <w:hideMark/>
          </w:tcPr>
          <w:p w14:paraId="363A9264" w14:textId="77777777" w:rsidR="00537783" w:rsidRDefault="00537783" w:rsidP="009E4F20">
            <w:pPr>
              <w:pStyle w:val="TAL"/>
              <w:rPr>
                <w:ins w:id="542" w:author="Nokia" w:date="2024-04-19T11:26:00Z"/>
                <w:lang w:eastAsia="fr-FR"/>
              </w:rPr>
            </w:pPr>
            <w:ins w:id="543" w:author="Nokia" w:date="2024-04-19T11:26:00Z">
              <w:r>
                <w:rPr>
                  <w:lang w:eastAsia="zh-CN"/>
                </w:rPr>
                <w:t>CP length</w:t>
              </w:r>
            </w:ins>
          </w:p>
        </w:tc>
        <w:tc>
          <w:tcPr>
            <w:tcW w:w="1134" w:type="dxa"/>
            <w:tcBorders>
              <w:top w:val="single" w:sz="4" w:space="0" w:color="auto"/>
              <w:left w:val="single" w:sz="4" w:space="0" w:color="auto"/>
              <w:bottom w:val="single" w:sz="4" w:space="0" w:color="auto"/>
              <w:right w:val="single" w:sz="4" w:space="0" w:color="auto"/>
            </w:tcBorders>
          </w:tcPr>
          <w:p w14:paraId="000EDCE0" w14:textId="77777777" w:rsidR="00537783" w:rsidRDefault="00537783" w:rsidP="009E4F20">
            <w:pPr>
              <w:pStyle w:val="TAC"/>
              <w:rPr>
                <w:ins w:id="544" w:author="Nokia" w:date="2024-04-19T11:26:00Z"/>
                <w:lang w:eastAsia="fr-FR"/>
              </w:rPr>
            </w:pPr>
            <w:ins w:id="545" w:author="Nokia" w:date="2024-04-19T11:26:00Z">
              <w:r>
                <w:rPr>
                  <w:lang w:eastAsia="fr-FR"/>
                </w:rPr>
                <w:t>Config 1, 2, 3</w:t>
              </w:r>
            </w:ins>
          </w:p>
        </w:tc>
        <w:tc>
          <w:tcPr>
            <w:tcW w:w="1532" w:type="dxa"/>
            <w:tcBorders>
              <w:top w:val="single" w:sz="4" w:space="0" w:color="auto"/>
              <w:left w:val="single" w:sz="4" w:space="0" w:color="auto"/>
              <w:bottom w:val="single" w:sz="4" w:space="0" w:color="auto"/>
              <w:right w:val="single" w:sz="4" w:space="0" w:color="auto"/>
            </w:tcBorders>
            <w:vAlign w:val="center"/>
          </w:tcPr>
          <w:p w14:paraId="553C28FB" w14:textId="77777777" w:rsidR="00537783" w:rsidRDefault="00537783" w:rsidP="009E4F20">
            <w:pPr>
              <w:pStyle w:val="TAC"/>
              <w:rPr>
                <w:ins w:id="546"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FFD1A72" w14:textId="77777777" w:rsidR="00537783" w:rsidRDefault="00537783" w:rsidP="009E4F20">
            <w:pPr>
              <w:pStyle w:val="TAC"/>
              <w:rPr>
                <w:ins w:id="547" w:author="Nokia" w:date="2024-04-19T11:26:00Z"/>
                <w:szCs w:val="18"/>
                <w:lang w:eastAsia="zh-CN"/>
              </w:rPr>
            </w:pPr>
            <w:ins w:id="548" w:author="Nokia" w:date="2024-04-19T11:26:00Z">
              <w:r>
                <w:rPr>
                  <w:szCs w:val="18"/>
                  <w:lang w:eastAsia="zh-CN"/>
                </w:rPr>
                <w:t>Normal</w:t>
              </w:r>
            </w:ins>
          </w:p>
        </w:tc>
      </w:tr>
      <w:tr w:rsidR="00537783" w14:paraId="7E7AC812" w14:textId="77777777" w:rsidTr="009E4F20">
        <w:trPr>
          <w:trHeight w:val="89"/>
          <w:jc w:val="center"/>
          <w:ins w:id="549" w:author="Nokia" w:date="2024-04-19T11:26:00Z"/>
        </w:trPr>
        <w:tc>
          <w:tcPr>
            <w:tcW w:w="3397" w:type="dxa"/>
            <w:gridSpan w:val="4"/>
            <w:vMerge w:val="restart"/>
            <w:tcBorders>
              <w:top w:val="single" w:sz="4" w:space="0" w:color="auto"/>
              <w:left w:val="single" w:sz="4" w:space="0" w:color="auto"/>
              <w:right w:val="single" w:sz="4" w:space="0" w:color="auto"/>
            </w:tcBorders>
            <w:hideMark/>
          </w:tcPr>
          <w:p w14:paraId="29F0C32F" w14:textId="77777777" w:rsidR="00537783" w:rsidRDefault="00537783" w:rsidP="009E4F20">
            <w:pPr>
              <w:pStyle w:val="TAL"/>
              <w:rPr>
                <w:ins w:id="550" w:author="Nokia" w:date="2024-04-19T11:26:00Z"/>
                <w:lang w:eastAsia="fr-FR"/>
              </w:rPr>
            </w:pPr>
            <w:ins w:id="551" w:author="Nokia" w:date="2024-04-19T11:26:00Z">
              <w:r>
                <w:rPr>
                  <w:lang w:eastAsia="fr-FR"/>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147C98C6" w14:textId="77777777" w:rsidR="00537783" w:rsidRDefault="00537783" w:rsidP="009E4F20">
            <w:pPr>
              <w:pStyle w:val="TAC"/>
              <w:rPr>
                <w:ins w:id="552" w:author="Nokia" w:date="2024-04-19T11:26:00Z"/>
                <w:lang w:eastAsia="fr-FR"/>
              </w:rPr>
            </w:pPr>
            <w:ins w:id="553" w:author="Nokia" w:date="2024-04-19T11:26:00Z">
              <w:r>
                <w:rPr>
                  <w:lang w:eastAsia="fr-FR"/>
                </w:rPr>
                <w:t>Config 1</w:t>
              </w:r>
            </w:ins>
          </w:p>
        </w:tc>
        <w:tc>
          <w:tcPr>
            <w:tcW w:w="1532" w:type="dxa"/>
            <w:tcBorders>
              <w:top w:val="single" w:sz="4" w:space="0" w:color="auto"/>
              <w:left w:val="single" w:sz="4" w:space="0" w:color="auto"/>
              <w:bottom w:val="single" w:sz="4" w:space="0" w:color="auto"/>
              <w:right w:val="single" w:sz="4" w:space="0" w:color="auto"/>
            </w:tcBorders>
          </w:tcPr>
          <w:p w14:paraId="0AFDAE56" w14:textId="77777777" w:rsidR="00537783" w:rsidRDefault="00537783" w:rsidP="009E4F20">
            <w:pPr>
              <w:pStyle w:val="TAC"/>
              <w:rPr>
                <w:ins w:id="554"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115DAE1" w14:textId="77777777" w:rsidR="00537783" w:rsidRPr="00BB178A" w:rsidRDefault="00537783" w:rsidP="009E4F20">
            <w:pPr>
              <w:pStyle w:val="TAC"/>
              <w:rPr>
                <w:ins w:id="555" w:author="Nokia" w:date="2024-04-19T11:26:00Z"/>
                <w:lang w:eastAsia="zh-CN"/>
              </w:rPr>
            </w:pPr>
            <w:ins w:id="556" w:author="Nokia" w:date="2024-04-19T11:26:00Z">
              <w:r w:rsidRPr="00BB178A">
                <w:rPr>
                  <w:lang w:eastAsia="zh-CN"/>
                </w:rPr>
                <w:t>TRS.1.1 FDD</w:t>
              </w:r>
            </w:ins>
          </w:p>
        </w:tc>
      </w:tr>
      <w:tr w:rsidR="00537783" w14:paraId="1DD1C38E" w14:textId="77777777" w:rsidTr="009E4F20">
        <w:trPr>
          <w:trHeight w:val="89"/>
          <w:jc w:val="center"/>
          <w:ins w:id="557" w:author="Nokia" w:date="2024-04-19T11:26:00Z"/>
        </w:trPr>
        <w:tc>
          <w:tcPr>
            <w:tcW w:w="3397" w:type="dxa"/>
            <w:gridSpan w:val="4"/>
            <w:vMerge/>
            <w:tcBorders>
              <w:left w:val="single" w:sz="4" w:space="0" w:color="auto"/>
              <w:right w:val="single" w:sz="4" w:space="0" w:color="auto"/>
            </w:tcBorders>
          </w:tcPr>
          <w:p w14:paraId="475A4EAE" w14:textId="77777777" w:rsidR="00537783" w:rsidRDefault="00537783" w:rsidP="009E4F20">
            <w:pPr>
              <w:pStyle w:val="TAL"/>
              <w:rPr>
                <w:ins w:id="558" w:author="Nokia" w:date="2024-04-19T11:26:00Z"/>
                <w:lang w:eastAsia="fr-FR"/>
              </w:rPr>
            </w:pPr>
          </w:p>
        </w:tc>
        <w:tc>
          <w:tcPr>
            <w:tcW w:w="1134" w:type="dxa"/>
            <w:tcBorders>
              <w:top w:val="single" w:sz="4" w:space="0" w:color="auto"/>
              <w:left w:val="single" w:sz="4" w:space="0" w:color="auto"/>
              <w:bottom w:val="single" w:sz="4" w:space="0" w:color="auto"/>
              <w:right w:val="single" w:sz="4" w:space="0" w:color="auto"/>
            </w:tcBorders>
          </w:tcPr>
          <w:p w14:paraId="6E8931AA" w14:textId="77777777" w:rsidR="00537783" w:rsidRDefault="00537783" w:rsidP="009E4F20">
            <w:pPr>
              <w:pStyle w:val="TAC"/>
              <w:rPr>
                <w:ins w:id="559" w:author="Nokia" w:date="2024-04-19T11:26:00Z"/>
                <w:lang w:eastAsia="fr-FR"/>
              </w:rPr>
            </w:pPr>
            <w:ins w:id="560" w:author="Nokia" w:date="2024-04-19T11:26:00Z">
              <w:r>
                <w:rPr>
                  <w:lang w:eastAsia="fr-FR"/>
                </w:rPr>
                <w:t>Config 2</w:t>
              </w:r>
            </w:ins>
          </w:p>
        </w:tc>
        <w:tc>
          <w:tcPr>
            <w:tcW w:w="1532" w:type="dxa"/>
            <w:tcBorders>
              <w:top w:val="single" w:sz="4" w:space="0" w:color="auto"/>
              <w:left w:val="single" w:sz="4" w:space="0" w:color="auto"/>
              <w:bottom w:val="single" w:sz="4" w:space="0" w:color="auto"/>
              <w:right w:val="single" w:sz="4" w:space="0" w:color="auto"/>
            </w:tcBorders>
          </w:tcPr>
          <w:p w14:paraId="20433966" w14:textId="77777777" w:rsidR="00537783" w:rsidRDefault="00537783" w:rsidP="009E4F20">
            <w:pPr>
              <w:pStyle w:val="TAC"/>
              <w:rPr>
                <w:ins w:id="561"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4DFDD499" w14:textId="77777777" w:rsidR="00537783" w:rsidRPr="00BB178A" w:rsidRDefault="00537783" w:rsidP="009E4F20">
            <w:pPr>
              <w:pStyle w:val="TAC"/>
              <w:rPr>
                <w:ins w:id="562" w:author="Nokia" w:date="2024-04-19T11:26:00Z"/>
                <w:lang w:eastAsia="zh-CN"/>
              </w:rPr>
            </w:pPr>
            <w:ins w:id="563" w:author="Nokia" w:date="2024-04-19T11:26:00Z">
              <w:r w:rsidRPr="00BB178A">
                <w:rPr>
                  <w:lang w:eastAsia="zh-CN"/>
                </w:rPr>
                <w:t>TRS.1.1 TDD</w:t>
              </w:r>
            </w:ins>
          </w:p>
        </w:tc>
      </w:tr>
      <w:tr w:rsidR="00537783" w14:paraId="076F26D1" w14:textId="77777777" w:rsidTr="009E4F20">
        <w:trPr>
          <w:trHeight w:val="89"/>
          <w:jc w:val="center"/>
          <w:ins w:id="564" w:author="Nokia" w:date="2024-04-19T11:26:00Z"/>
        </w:trPr>
        <w:tc>
          <w:tcPr>
            <w:tcW w:w="3397" w:type="dxa"/>
            <w:gridSpan w:val="4"/>
            <w:vMerge/>
            <w:tcBorders>
              <w:left w:val="single" w:sz="4" w:space="0" w:color="auto"/>
              <w:bottom w:val="single" w:sz="4" w:space="0" w:color="auto"/>
              <w:right w:val="single" w:sz="4" w:space="0" w:color="auto"/>
            </w:tcBorders>
          </w:tcPr>
          <w:p w14:paraId="1347ED7D" w14:textId="77777777" w:rsidR="00537783" w:rsidRDefault="00537783" w:rsidP="009E4F20">
            <w:pPr>
              <w:pStyle w:val="TAL"/>
              <w:rPr>
                <w:ins w:id="565" w:author="Nokia" w:date="2024-04-19T11:26:00Z"/>
                <w:lang w:eastAsia="fr-FR"/>
              </w:rPr>
            </w:pPr>
          </w:p>
        </w:tc>
        <w:tc>
          <w:tcPr>
            <w:tcW w:w="1134" w:type="dxa"/>
            <w:tcBorders>
              <w:top w:val="single" w:sz="4" w:space="0" w:color="auto"/>
              <w:left w:val="single" w:sz="4" w:space="0" w:color="auto"/>
              <w:bottom w:val="single" w:sz="4" w:space="0" w:color="auto"/>
              <w:right w:val="single" w:sz="4" w:space="0" w:color="auto"/>
            </w:tcBorders>
          </w:tcPr>
          <w:p w14:paraId="496E9227" w14:textId="77777777" w:rsidR="00537783" w:rsidRDefault="00537783" w:rsidP="009E4F20">
            <w:pPr>
              <w:pStyle w:val="TAC"/>
              <w:rPr>
                <w:ins w:id="566" w:author="Nokia" w:date="2024-04-19T11:26:00Z"/>
                <w:lang w:eastAsia="fr-FR"/>
              </w:rPr>
            </w:pPr>
            <w:ins w:id="567" w:author="Nokia" w:date="2024-04-19T11:26:00Z">
              <w:r>
                <w:rPr>
                  <w:lang w:eastAsia="fr-FR"/>
                </w:rPr>
                <w:t>Config 3</w:t>
              </w:r>
            </w:ins>
          </w:p>
        </w:tc>
        <w:tc>
          <w:tcPr>
            <w:tcW w:w="1532" w:type="dxa"/>
            <w:tcBorders>
              <w:top w:val="single" w:sz="4" w:space="0" w:color="auto"/>
              <w:left w:val="single" w:sz="4" w:space="0" w:color="auto"/>
              <w:bottom w:val="single" w:sz="4" w:space="0" w:color="auto"/>
              <w:right w:val="single" w:sz="4" w:space="0" w:color="auto"/>
            </w:tcBorders>
          </w:tcPr>
          <w:p w14:paraId="31E9AF6C" w14:textId="77777777" w:rsidR="00537783" w:rsidRDefault="00537783" w:rsidP="009E4F20">
            <w:pPr>
              <w:pStyle w:val="TAC"/>
              <w:rPr>
                <w:ins w:id="568"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6CFB801F" w14:textId="77777777" w:rsidR="00537783" w:rsidRPr="00BB178A" w:rsidRDefault="00537783" w:rsidP="009E4F20">
            <w:pPr>
              <w:pStyle w:val="TAC"/>
              <w:rPr>
                <w:ins w:id="569" w:author="Nokia" w:date="2024-04-19T11:26:00Z"/>
                <w:lang w:eastAsia="zh-CN"/>
              </w:rPr>
            </w:pPr>
            <w:ins w:id="570" w:author="Nokia" w:date="2024-04-19T11:26:00Z">
              <w:r w:rsidRPr="00BB178A">
                <w:rPr>
                  <w:lang w:eastAsia="zh-CN"/>
                </w:rPr>
                <w:t>TRS.1.2 TDD</w:t>
              </w:r>
            </w:ins>
          </w:p>
        </w:tc>
      </w:tr>
      <w:tr w:rsidR="00537783" w14:paraId="2A789402" w14:textId="77777777" w:rsidTr="009E4F20">
        <w:trPr>
          <w:jc w:val="center"/>
          <w:ins w:id="571" w:author="Nokia" w:date="2024-04-19T11:26:00Z"/>
        </w:trPr>
        <w:tc>
          <w:tcPr>
            <w:tcW w:w="3397" w:type="dxa"/>
            <w:gridSpan w:val="4"/>
            <w:tcBorders>
              <w:top w:val="single" w:sz="4" w:space="0" w:color="auto"/>
              <w:left w:val="single" w:sz="4" w:space="0" w:color="auto"/>
              <w:bottom w:val="single" w:sz="4" w:space="0" w:color="auto"/>
              <w:right w:val="single" w:sz="4" w:space="0" w:color="auto"/>
            </w:tcBorders>
            <w:hideMark/>
          </w:tcPr>
          <w:p w14:paraId="4E30D5A6" w14:textId="77777777" w:rsidR="00537783" w:rsidRDefault="00537783" w:rsidP="009E4F20">
            <w:pPr>
              <w:pStyle w:val="TAL"/>
              <w:rPr>
                <w:ins w:id="572" w:author="Nokia" w:date="2024-04-19T11:26:00Z"/>
                <w:highlight w:val="red"/>
                <w:lang w:eastAsia="fr-FR"/>
              </w:rPr>
            </w:pPr>
            <w:ins w:id="573" w:author="Nokia" w:date="2024-04-19T11:26:00Z">
              <w:r>
                <w:rPr>
                  <w:lang w:eastAsia="fr-FR"/>
                </w:rPr>
                <w:t>OCNG Patterns</w:t>
              </w:r>
            </w:ins>
          </w:p>
        </w:tc>
        <w:tc>
          <w:tcPr>
            <w:tcW w:w="1134" w:type="dxa"/>
            <w:tcBorders>
              <w:top w:val="single" w:sz="4" w:space="0" w:color="auto"/>
              <w:left w:val="single" w:sz="4" w:space="0" w:color="auto"/>
              <w:bottom w:val="single" w:sz="4" w:space="0" w:color="auto"/>
              <w:right w:val="single" w:sz="4" w:space="0" w:color="auto"/>
            </w:tcBorders>
          </w:tcPr>
          <w:p w14:paraId="42812436" w14:textId="77777777" w:rsidR="00537783" w:rsidRDefault="00537783" w:rsidP="009E4F20">
            <w:pPr>
              <w:pStyle w:val="TAC"/>
              <w:rPr>
                <w:ins w:id="574" w:author="Nokia" w:date="2024-04-19T11:26:00Z"/>
                <w:highlight w:val="red"/>
                <w:lang w:eastAsia="fr-FR"/>
              </w:rPr>
            </w:pPr>
            <w:ins w:id="575" w:author="Nokia" w:date="2024-04-19T11:26:00Z">
              <w:r>
                <w:rPr>
                  <w:lang w:eastAsia="fr-FR"/>
                </w:rPr>
                <w:t>Config 1, 2, 3</w:t>
              </w:r>
            </w:ins>
          </w:p>
        </w:tc>
        <w:tc>
          <w:tcPr>
            <w:tcW w:w="1532" w:type="dxa"/>
            <w:tcBorders>
              <w:top w:val="single" w:sz="4" w:space="0" w:color="auto"/>
              <w:left w:val="single" w:sz="4" w:space="0" w:color="auto"/>
              <w:bottom w:val="single" w:sz="4" w:space="0" w:color="auto"/>
              <w:right w:val="single" w:sz="4" w:space="0" w:color="auto"/>
            </w:tcBorders>
          </w:tcPr>
          <w:p w14:paraId="6F56FC76" w14:textId="77777777" w:rsidR="00537783" w:rsidRDefault="00537783" w:rsidP="009E4F20">
            <w:pPr>
              <w:pStyle w:val="TAC"/>
              <w:rPr>
                <w:ins w:id="576" w:author="Nokia" w:date="2024-04-19T11:26:00Z"/>
                <w:highlight w:val="red"/>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7203AB1" w14:textId="77777777" w:rsidR="00537783" w:rsidRDefault="00537783" w:rsidP="009E4F20">
            <w:pPr>
              <w:pStyle w:val="TAC"/>
              <w:rPr>
                <w:ins w:id="577" w:author="Nokia" w:date="2024-04-19T11:26:00Z"/>
                <w:snapToGrid w:val="0"/>
                <w:lang w:eastAsia="fr-FR"/>
              </w:rPr>
            </w:pPr>
            <w:ins w:id="578" w:author="Nokia" w:date="2024-04-19T11:26:00Z">
              <w:r>
                <w:rPr>
                  <w:snapToGrid w:val="0"/>
                  <w:lang w:eastAsia="fr-FR"/>
                </w:rPr>
                <w:t>OP.1</w:t>
              </w:r>
            </w:ins>
          </w:p>
        </w:tc>
      </w:tr>
      <w:tr w:rsidR="00537783" w14:paraId="12E3DD33" w14:textId="77777777" w:rsidTr="009E4F20">
        <w:trPr>
          <w:jc w:val="center"/>
          <w:ins w:id="579" w:author="Nokia" w:date="2024-04-19T11:26:00Z"/>
        </w:trPr>
        <w:tc>
          <w:tcPr>
            <w:tcW w:w="3397" w:type="dxa"/>
            <w:gridSpan w:val="4"/>
            <w:tcBorders>
              <w:top w:val="single" w:sz="4" w:space="0" w:color="auto"/>
              <w:left w:val="single" w:sz="4" w:space="0" w:color="auto"/>
              <w:bottom w:val="single" w:sz="4" w:space="0" w:color="auto"/>
              <w:right w:val="single" w:sz="4" w:space="0" w:color="auto"/>
            </w:tcBorders>
            <w:hideMark/>
          </w:tcPr>
          <w:p w14:paraId="6ED2E65E" w14:textId="77777777" w:rsidR="00537783" w:rsidRDefault="00537783" w:rsidP="009E4F20">
            <w:pPr>
              <w:pStyle w:val="TAL"/>
              <w:rPr>
                <w:ins w:id="580" w:author="Nokia" w:date="2024-04-19T11:26:00Z"/>
                <w:lang w:eastAsia="fr-FR"/>
              </w:rPr>
            </w:pPr>
            <w:ins w:id="581" w:author="Nokia" w:date="2024-04-19T11:26:00Z">
              <w:r>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BDC9597" w14:textId="77777777" w:rsidR="00537783" w:rsidRDefault="00537783" w:rsidP="009E4F20">
            <w:pPr>
              <w:pStyle w:val="TAC"/>
              <w:rPr>
                <w:ins w:id="582" w:author="Nokia" w:date="2024-04-19T11:26:00Z"/>
                <w:lang w:eastAsia="fr-FR"/>
              </w:rPr>
            </w:pPr>
            <w:ins w:id="583" w:author="Nokia" w:date="2024-04-19T11:26:00Z">
              <w:r>
                <w:rPr>
                  <w:lang w:eastAsia="fr-FR"/>
                </w:rPr>
                <w:t>Config 1, 2, 3</w:t>
              </w:r>
            </w:ins>
          </w:p>
        </w:tc>
        <w:tc>
          <w:tcPr>
            <w:tcW w:w="1532" w:type="dxa"/>
            <w:tcBorders>
              <w:top w:val="single" w:sz="4" w:space="0" w:color="auto"/>
              <w:left w:val="single" w:sz="4" w:space="0" w:color="auto"/>
              <w:bottom w:val="single" w:sz="4" w:space="0" w:color="auto"/>
              <w:right w:val="single" w:sz="4" w:space="0" w:color="auto"/>
            </w:tcBorders>
          </w:tcPr>
          <w:p w14:paraId="48639BFE" w14:textId="77777777" w:rsidR="00537783" w:rsidRDefault="00537783" w:rsidP="009E4F20">
            <w:pPr>
              <w:pStyle w:val="TAC"/>
              <w:rPr>
                <w:ins w:id="584"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0644CD2" w14:textId="77777777" w:rsidR="00537783" w:rsidRDefault="00537783" w:rsidP="009E4F20">
            <w:pPr>
              <w:pStyle w:val="TAC"/>
              <w:rPr>
                <w:ins w:id="585" w:author="Nokia" w:date="2024-04-19T11:26:00Z"/>
                <w:snapToGrid w:val="0"/>
                <w:szCs w:val="18"/>
                <w:lang w:eastAsia="zh-CN"/>
              </w:rPr>
            </w:pPr>
            <w:ins w:id="586" w:author="Nokia" w:date="2024-04-19T11:26:00Z">
              <w:r>
                <w:rPr>
                  <w:snapToGrid w:val="0"/>
                  <w:szCs w:val="18"/>
                  <w:lang w:eastAsia="zh-CN"/>
                </w:rPr>
                <w:t>SMTC.1</w:t>
              </w:r>
            </w:ins>
          </w:p>
        </w:tc>
      </w:tr>
      <w:tr w:rsidR="00537783" w14:paraId="0E6694B4" w14:textId="77777777" w:rsidTr="009E4F20">
        <w:trPr>
          <w:trHeight w:val="152"/>
          <w:jc w:val="center"/>
          <w:ins w:id="587" w:author="Nokia" w:date="2024-04-19T11:26:00Z"/>
        </w:trPr>
        <w:tc>
          <w:tcPr>
            <w:tcW w:w="3397" w:type="dxa"/>
            <w:gridSpan w:val="4"/>
            <w:vMerge w:val="restart"/>
            <w:tcBorders>
              <w:top w:val="single" w:sz="4" w:space="0" w:color="auto"/>
              <w:left w:val="single" w:sz="4" w:space="0" w:color="auto"/>
              <w:right w:val="single" w:sz="4" w:space="0" w:color="auto"/>
            </w:tcBorders>
            <w:hideMark/>
          </w:tcPr>
          <w:p w14:paraId="4AA996E3" w14:textId="77777777" w:rsidR="00537783" w:rsidRDefault="00537783" w:rsidP="009E4F20">
            <w:pPr>
              <w:pStyle w:val="TAL"/>
              <w:rPr>
                <w:ins w:id="588" w:author="Nokia" w:date="2024-04-19T11:26:00Z"/>
                <w:lang w:eastAsia="fr-FR"/>
              </w:rPr>
            </w:pPr>
            <w:ins w:id="589" w:author="Nokia" w:date="2024-04-19T11:26:00Z">
              <w:r>
                <w:rPr>
                  <w:rFonts w:cs="Arial"/>
                  <w:lang w:eastAsia="fr-FR"/>
                </w:rPr>
                <w:t>SSB Configuration</w:t>
              </w:r>
            </w:ins>
          </w:p>
        </w:tc>
        <w:tc>
          <w:tcPr>
            <w:tcW w:w="1134" w:type="dxa"/>
            <w:tcBorders>
              <w:top w:val="single" w:sz="4" w:space="0" w:color="auto"/>
              <w:left w:val="single" w:sz="4" w:space="0" w:color="auto"/>
              <w:bottom w:val="single" w:sz="4" w:space="0" w:color="auto"/>
              <w:right w:val="single" w:sz="4" w:space="0" w:color="auto"/>
            </w:tcBorders>
          </w:tcPr>
          <w:p w14:paraId="670E667E" w14:textId="77777777" w:rsidR="00537783" w:rsidRDefault="00537783" w:rsidP="009E4F20">
            <w:pPr>
              <w:pStyle w:val="TAC"/>
              <w:rPr>
                <w:ins w:id="590" w:author="Nokia" w:date="2024-04-19T11:26:00Z"/>
                <w:lang w:eastAsia="fr-FR"/>
              </w:rPr>
            </w:pPr>
            <w:ins w:id="591" w:author="Nokia" w:date="2024-04-19T11:26:00Z">
              <w:r w:rsidRPr="00BB178A">
                <w:t>Config 1,2</w:t>
              </w:r>
            </w:ins>
          </w:p>
        </w:tc>
        <w:tc>
          <w:tcPr>
            <w:tcW w:w="1532" w:type="dxa"/>
            <w:tcBorders>
              <w:top w:val="single" w:sz="4" w:space="0" w:color="auto"/>
              <w:left w:val="single" w:sz="4" w:space="0" w:color="auto"/>
              <w:bottom w:val="single" w:sz="4" w:space="0" w:color="auto"/>
              <w:right w:val="single" w:sz="4" w:space="0" w:color="auto"/>
            </w:tcBorders>
          </w:tcPr>
          <w:p w14:paraId="2E7EDC6C" w14:textId="77777777" w:rsidR="00537783" w:rsidRDefault="00537783" w:rsidP="009E4F20">
            <w:pPr>
              <w:pStyle w:val="TAC"/>
              <w:rPr>
                <w:ins w:id="592"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3DADD3F" w14:textId="77777777" w:rsidR="00537783" w:rsidRPr="00BB178A" w:rsidRDefault="00537783" w:rsidP="009E4F20">
            <w:pPr>
              <w:pStyle w:val="TAC"/>
              <w:rPr>
                <w:ins w:id="593" w:author="Nokia" w:date="2024-04-19T11:26:00Z"/>
                <w:rFonts w:cs="v4.2.0"/>
              </w:rPr>
            </w:pPr>
            <w:ins w:id="594" w:author="Nokia" w:date="2024-04-19T11:26:00Z">
              <w:r w:rsidRPr="00BB178A">
                <w:rPr>
                  <w:rFonts w:cs="v4.2.0"/>
                </w:rPr>
                <w:t>SSB.1 FR1</w:t>
              </w:r>
            </w:ins>
          </w:p>
        </w:tc>
      </w:tr>
      <w:tr w:rsidR="00537783" w14:paraId="566CB5FC" w14:textId="77777777" w:rsidTr="009E4F20">
        <w:trPr>
          <w:trHeight w:val="152"/>
          <w:jc w:val="center"/>
          <w:ins w:id="595" w:author="Nokia" w:date="2024-04-19T11:26:00Z"/>
        </w:trPr>
        <w:tc>
          <w:tcPr>
            <w:tcW w:w="3397" w:type="dxa"/>
            <w:gridSpan w:val="4"/>
            <w:vMerge/>
            <w:tcBorders>
              <w:left w:val="single" w:sz="4" w:space="0" w:color="auto"/>
              <w:bottom w:val="single" w:sz="4" w:space="0" w:color="auto"/>
              <w:right w:val="single" w:sz="4" w:space="0" w:color="auto"/>
            </w:tcBorders>
          </w:tcPr>
          <w:p w14:paraId="10637690" w14:textId="77777777" w:rsidR="00537783" w:rsidRDefault="00537783" w:rsidP="009E4F20">
            <w:pPr>
              <w:pStyle w:val="TAL"/>
              <w:rPr>
                <w:ins w:id="596" w:author="Nokia" w:date="2024-04-19T11:26:00Z"/>
                <w:rFonts w:cs="Arial"/>
                <w:lang w:eastAsia="fr-FR"/>
              </w:rPr>
            </w:pPr>
          </w:p>
        </w:tc>
        <w:tc>
          <w:tcPr>
            <w:tcW w:w="1134" w:type="dxa"/>
            <w:tcBorders>
              <w:top w:val="single" w:sz="4" w:space="0" w:color="auto"/>
              <w:left w:val="single" w:sz="4" w:space="0" w:color="auto"/>
              <w:bottom w:val="single" w:sz="4" w:space="0" w:color="auto"/>
              <w:right w:val="single" w:sz="4" w:space="0" w:color="auto"/>
            </w:tcBorders>
          </w:tcPr>
          <w:p w14:paraId="52C83C7E" w14:textId="77777777" w:rsidR="00537783" w:rsidRDefault="00537783" w:rsidP="009E4F20">
            <w:pPr>
              <w:pStyle w:val="TAC"/>
              <w:rPr>
                <w:ins w:id="597" w:author="Nokia" w:date="2024-04-19T11:26:00Z"/>
                <w:lang w:eastAsia="fr-FR"/>
              </w:rPr>
            </w:pPr>
            <w:ins w:id="598" w:author="Nokia" w:date="2024-04-19T11:26:00Z">
              <w:r w:rsidRPr="00BB178A">
                <w:t>Config</w:t>
              </w:r>
              <w:r w:rsidRPr="00BB178A">
                <w:rPr>
                  <w:szCs w:val="18"/>
                </w:rPr>
                <w:t xml:space="preserve"> </w:t>
              </w:r>
              <w:r w:rsidRPr="00BB178A">
                <w:t>3</w:t>
              </w:r>
            </w:ins>
          </w:p>
        </w:tc>
        <w:tc>
          <w:tcPr>
            <w:tcW w:w="1532" w:type="dxa"/>
            <w:tcBorders>
              <w:top w:val="single" w:sz="4" w:space="0" w:color="auto"/>
              <w:left w:val="single" w:sz="4" w:space="0" w:color="auto"/>
              <w:bottom w:val="single" w:sz="4" w:space="0" w:color="auto"/>
              <w:right w:val="single" w:sz="4" w:space="0" w:color="auto"/>
            </w:tcBorders>
          </w:tcPr>
          <w:p w14:paraId="66C580DE" w14:textId="77777777" w:rsidR="00537783" w:rsidRDefault="00537783" w:rsidP="009E4F20">
            <w:pPr>
              <w:pStyle w:val="TAC"/>
              <w:rPr>
                <w:ins w:id="599"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41EDAF59" w14:textId="77777777" w:rsidR="00537783" w:rsidRPr="00BB178A" w:rsidRDefault="00537783" w:rsidP="009E4F20">
            <w:pPr>
              <w:pStyle w:val="TAC"/>
              <w:rPr>
                <w:ins w:id="600" w:author="Nokia" w:date="2024-04-19T11:26:00Z"/>
                <w:rFonts w:cs="v4.2.0"/>
              </w:rPr>
            </w:pPr>
            <w:ins w:id="601" w:author="Nokia" w:date="2024-04-19T11:26:00Z">
              <w:r w:rsidRPr="00BB178A">
                <w:rPr>
                  <w:rFonts w:cs="v4.2.0"/>
                </w:rPr>
                <w:t>SSB.2 FR1</w:t>
              </w:r>
            </w:ins>
          </w:p>
        </w:tc>
      </w:tr>
      <w:tr w:rsidR="00537783" w14:paraId="4CFAF534" w14:textId="77777777" w:rsidTr="009E4F20">
        <w:trPr>
          <w:trHeight w:val="206"/>
          <w:jc w:val="center"/>
          <w:ins w:id="602" w:author="Nokia" w:date="2024-04-19T11:26:00Z"/>
        </w:trPr>
        <w:tc>
          <w:tcPr>
            <w:tcW w:w="3397" w:type="dxa"/>
            <w:gridSpan w:val="4"/>
            <w:tcBorders>
              <w:top w:val="single" w:sz="4" w:space="0" w:color="auto"/>
              <w:left w:val="single" w:sz="4" w:space="0" w:color="auto"/>
              <w:bottom w:val="single" w:sz="4" w:space="0" w:color="auto"/>
              <w:right w:val="single" w:sz="4" w:space="0" w:color="auto"/>
            </w:tcBorders>
            <w:hideMark/>
          </w:tcPr>
          <w:p w14:paraId="238E576B" w14:textId="77777777" w:rsidR="00537783" w:rsidRDefault="00537783" w:rsidP="009E4F20">
            <w:pPr>
              <w:pStyle w:val="TAL"/>
              <w:rPr>
                <w:ins w:id="603" w:author="Nokia" w:date="2024-04-19T11:26:00Z"/>
                <w:lang w:eastAsia="fr-FR"/>
              </w:rPr>
            </w:pPr>
            <w:ins w:id="604" w:author="Nokia" w:date="2024-04-19T11:26:00Z">
              <w:r>
                <w:rPr>
                  <w:rFonts w:cs="Arial"/>
                  <w:lang w:eastAsia="fr-FR"/>
                </w:rPr>
                <w:t>PDSCH/PDCCH subcarrier spacing</w:t>
              </w:r>
            </w:ins>
          </w:p>
        </w:tc>
        <w:tc>
          <w:tcPr>
            <w:tcW w:w="1134" w:type="dxa"/>
            <w:tcBorders>
              <w:top w:val="single" w:sz="4" w:space="0" w:color="auto"/>
              <w:left w:val="single" w:sz="4" w:space="0" w:color="auto"/>
              <w:bottom w:val="single" w:sz="4" w:space="0" w:color="auto"/>
              <w:right w:val="single" w:sz="4" w:space="0" w:color="auto"/>
            </w:tcBorders>
          </w:tcPr>
          <w:p w14:paraId="26BC79AA" w14:textId="77777777" w:rsidR="00537783" w:rsidRDefault="00537783" w:rsidP="009E4F20">
            <w:pPr>
              <w:pStyle w:val="TAC"/>
              <w:rPr>
                <w:ins w:id="605" w:author="Nokia" w:date="2024-04-19T11:26:00Z"/>
                <w:lang w:eastAsia="fr-FR"/>
              </w:rPr>
            </w:pPr>
            <w:ins w:id="606" w:author="Nokia" w:date="2024-04-19T11:26:00Z">
              <w:r w:rsidRPr="00BB178A">
                <w:t>Config</w:t>
              </w:r>
              <w:r w:rsidRPr="00BB178A">
                <w:rPr>
                  <w:szCs w:val="18"/>
                </w:rPr>
                <w:t xml:space="preserve"> </w:t>
              </w:r>
              <w:r w:rsidRPr="00BB178A">
                <w:t>1,2</w:t>
              </w:r>
            </w:ins>
          </w:p>
        </w:tc>
        <w:tc>
          <w:tcPr>
            <w:tcW w:w="1532" w:type="dxa"/>
            <w:tcBorders>
              <w:top w:val="single" w:sz="4" w:space="0" w:color="auto"/>
              <w:left w:val="single" w:sz="4" w:space="0" w:color="auto"/>
              <w:bottom w:val="single" w:sz="4" w:space="0" w:color="auto"/>
              <w:right w:val="single" w:sz="4" w:space="0" w:color="auto"/>
            </w:tcBorders>
            <w:hideMark/>
          </w:tcPr>
          <w:p w14:paraId="279447C6" w14:textId="77777777" w:rsidR="00537783" w:rsidRDefault="00537783" w:rsidP="009E4F20">
            <w:pPr>
              <w:pStyle w:val="TAC"/>
              <w:rPr>
                <w:ins w:id="607" w:author="Nokia" w:date="2024-04-19T11:26:00Z"/>
                <w:lang w:eastAsia="fr-FR"/>
              </w:rPr>
            </w:pPr>
            <w:ins w:id="608" w:author="Nokia" w:date="2024-04-19T11:26:00Z">
              <w:r>
                <w:rPr>
                  <w:lang w:eastAsia="fr-FR"/>
                </w:rPr>
                <w:t>kHz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7E9248AC" w14:textId="77777777" w:rsidR="00537783" w:rsidRPr="00BB178A" w:rsidRDefault="00537783" w:rsidP="009E4F20">
            <w:pPr>
              <w:pStyle w:val="TAC"/>
              <w:rPr>
                <w:ins w:id="609" w:author="Nokia" w:date="2024-04-19T11:26:00Z"/>
              </w:rPr>
            </w:pPr>
            <w:ins w:id="610" w:author="Nokia" w:date="2024-04-19T11:26:00Z">
              <w:r w:rsidRPr="00BB178A">
                <w:t>15</w:t>
              </w:r>
            </w:ins>
          </w:p>
        </w:tc>
      </w:tr>
      <w:tr w:rsidR="00537783" w14:paraId="7C969989" w14:textId="77777777" w:rsidTr="009E4F20">
        <w:trPr>
          <w:trHeight w:val="206"/>
          <w:jc w:val="center"/>
          <w:ins w:id="611" w:author="Nokia" w:date="2024-04-19T11:26:00Z"/>
        </w:trPr>
        <w:tc>
          <w:tcPr>
            <w:tcW w:w="3397" w:type="dxa"/>
            <w:gridSpan w:val="4"/>
            <w:tcBorders>
              <w:top w:val="single" w:sz="4" w:space="0" w:color="auto"/>
              <w:left w:val="single" w:sz="4" w:space="0" w:color="auto"/>
              <w:bottom w:val="single" w:sz="4" w:space="0" w:color="auto"/>
              <w:right w:val="single" w:sz="4" w:space="0" w:color="auto"/>
            </w:tcBorders>
          </w:tcPr>
          <w:p w14:paraId="529DBC82" w14:textId="77777777" w:rsidR="00537783" w:rsidRDefault="00537783" w:rsidP="009E4F20">
            <w:pPr>
              <w:pStyle w:val="TAL"/>
              <w:rPr>
                <w:ins w:id="612" w:author="Nokia" w:date="2024-04-19T11:26:00Z"/>
                <w:rFonts w:cs="Arial"/>
                <w:lang w:eastAsia="fr-FR"/>
              </w:rPr>
            </w:pPr>
          </w:p>
        </w:tc>
        <w:tc>
          <w:tcPr>
            <w:tcW w:w="1134" w:type="dxa"/>
            <w:tcBorders>
              <w:top w:val="single" w:sz="4" w:space="0" w:color="auto"/>
              <w:left w:val="single" w:sz="4" w:space="0" w:color="auto"/>
              <w:bottom w:val="single" w:sz="4" w:space="0" w:color="auto"/>
              <w:right w:val="single" w:sz="4" w:space="0" w:color="auto"/>
            </w:tcBorders>
          </w:tcPr>
          <w:p w14:paraId="0855A14B" w14:textId="77777777" w:rsidR="00537783" w:rsidRDefault="00537783" w:rsidP="009E4F20">
            <w:pPr>
              <w:pStyle w:val="TAC"/>
              <w:rPr>
                <w:ins w:id="613" w:author="Nokia" w:date="2024-04-19T11:26:00Z"/>
                <w:lang w:eastAsia="fr-FR"/>
              </w:rPr>
            </w:pPr>
            <w:ins w:id="614" w:author="Nokia" w:date="2024-04-19T11:26:00Z">
              <w:r w:rsidRPr="00BB178A">
                <w:t>Config</w:t>
              </w:r>
              <w:r w:rsidRPr="00BB178A">
                <w:rPr>
                  <w:szCs w:val="18"/>
                </w:rPr>
                <w:t xml:space="preserve"> </w:t>
              </w:r>
              <w:r w:rsidRPr="00BB178A">
                <w:t>3</w:t>
              </w:r>
            </w:ins>
          </w:p>
        </w:tc>
        <w:tc>
          <w:tcPr>
            <w:tcW w:w="1532" w:type="dxa"/>
            <w:tcBorders>
              <w:top w:val="single" w:sz="4" w:space="0" w:color="auto"/>
              <w:left w:val="single" w:sz="4" w:space="0" w:color="auto"/>
              <w:bottom w:val="single" w:sz="4" w:space="0" w:color="auto"/>
              <w:right w:val="single" w:sz="4" w:space="0" w:color="auto"/>
            </w:tcBorders>
          </w:tcPr>
          <w:p w14:paraId="58197A75" w14:textId="77777777" w:rsidR="00537783" w:rsidRDefault="00537783" w:rsidP="009E4F20">
            <w:pPr>
              <w:pStyle w:val="TAC"/>
              <w:rPr>
                <w:ins w:id="615" w:author="Nokia" w:date="2024-04-19T11:26:00Z"/>
                <w:lang w:eastAsia="fr-FR"/>
              </w:rPr>
            </w:pPr>
            <w:ins w:id="616" w:author="Nokia" w:date="2024-04-19T11:26:00Z">
              <w:r>
                <w:rPr>
                  <w:lang w:eastAsia="fr-FR"/>
                </w:rPr>
                <w:t>kHz</w:t>
              </w:r>
            </w:ins>
          </w:p>
        </w:tc>
        <w:tc>
          <w:tcPr>
            <w:tcW w:w="4138" w:type="dxa"/>
            <w:gridSpan w:val="3"/>
            <w:tcBorders>
              <w:top w:val="single" w:sz="4" w:space="0" w:color="auto"/>
              <w:left w:val="single" w:sz="4" w:space="0" w:color="auto"/>
              <w:bottom w:val="single" w:sz="4" w:space="0" w:color="auto"/>
              <w:right w:val="single" w:sz="4" w:space="0" w:color="auto"/>
            </w:tcBorders>
          </w:tcPr>
          <w:p w14:paraId="647BCDE4" w14:textId="77777777" w:rsidR="00537783" w:rsidRPr="00BB178A" w:rsidRDefault="00537783" w:rsidP="009E4F20">
            <w:pPr>
              <w:pStyle w:val="TAC"/>
              <w:rPr>
                <w:ins w:id="617" w:author="Nokia" w:date="2024-04-19T11:26:00Z"/>
              </w:rPr>
            </w:pPr>
            <w:ins w:id="618" w:author="Nokia" w:date="2024-04-19T11:26:00Z">
              <w:r w:rsidRPr="00BB178A">
                <w:t>30</w:t>
              </w:r>
            </w:ins>
          </w:p>
        </w:tc>
      </w:tr>
      <w:tr w:rsidR="00537783" w14:paraId="4963B9EA" w14:textId="77777777" w:rsidTr="009E4F20">
        <w:trPr>
          <w:trHeight w:val="170"/>
          <w:jc w:val="center"/>
          <w:ins w:id="619" w:author="Nokia" w:date="2024-04-19T11:26:00Z"/>
        </w:trPr>
        <w:tc>
          <w:tcPr>
            <w:tcW w:w="3397" w:type="dxa"/>
            <w:gridSpan w:val="4"/>
            <w:tcBorders>
              <w:top w:val="single" w:sz="4" w:space="0" w:color="auto"/>
              <w:left w:val="single" w:sz="4" w:space="0" w:color="auto"/>
              <w:bottom w:val="single" w:sz="4" w:space="0" w:color="auto"/>
              <w:right w:val="single" w:sz="4" w:space="0" w:color="auto"/>
            </w:tcBorders>
            <w:hideMark/>
          </w:tcPr>
          <w:p w14:paraId="388D2AAF" w14:textId="77777777" w:rsidR="00537783" w:rsidRDefault="00537783" w:rsidP="009E4F20">
            <w:pPr>
              <w:pStyle w:val="TAL"/>
              <w:rPr>
                <w:ins w:id="620" w:author="Nokia" w:date="2024-04-19T11:26:00Z"/>
                <w:lang w:eastAsia="fr-FR"/>
              </w:rPr>
            </w:pPr>
            <w:ins w:id="621" w:author="Nokia" w:date="2024-04-19T11:26:00Z">
              <w:r>
                <w:rPr>
                  <w:rFonts w:cs="Arial"/>
                  <w:lang w:eastAsia="fr-FR"/>
                </w:rPr>
                <w:t>PUCCH/PUSCH subcarrier spacing</w:t>
              </w:r>
            </w:ins>
          </w:p>
        </w:tc>
        <w:tc>
          <w:tcPr>
            <w:tcW w:w="1134" w:type="dxa"/>
            <w:tcBorders>
              <w:top w:val="single" w:sz="4" w:space="0" w:color="auto"/>
              <w:left w:val="single" w:sz="4" w:space="0" w:color="auto"/>
              <w:bottom w:val="single" w:sz="4" w:space="0" w:color="auto"/>
              <w:right w:val="single" w:sz="4" w:space="0" w:color="auto"/>
            </w:tcBorders>
          </w:tcPr>
          <w:p w14:paraId="1AAB569D" w14:textId="77777777" w:rsidR="00537783" w:rsidRDefault="00537783" w:rsidP="009E4F20">
            <w:pPr>
              <w:pStyle w:val="TAC"/>
              <w:rPr>
                <w:ins w:id="622" w:author="Nokia" w:date="2024-04-19T11:26:00Z"/>
                <w:lang w:eastAsia="fr-FR"/>
              </w:rPr>
            </w:pPr>
            <w:ins w:id="623" w:author="Nokia" w:date="2024-04-19T11:26:00Z">
              <w:r w:rsidRPr="00BB178A">
                <w:t>Config</w:t>
              </w:r>
              <w:r w:rsidRPr="00BB178A">
                <w:rPr>
                  <w:szCs w:val="18"/>
                </w:rPr>
                <w:t xml:space="preserve"> </w:t>
              </w:r>
              <w:r w:rsidRPr="00BB178A">
                <w:t>1,2</w:t>
              </w:r>
            </w:ins>
          </w:p>
        </w:tc>
        <w:tc>
          <w:tcPr>
            <w:tcW w:w="1532" w:type="dxa"/>
            <w:tcBorders>
              <w:top w:val="single" w:sz="4" w:space="0" w:color="auto"/>
              <w:left w:val="single" w:sz="4" w:space="0" w:color="auto"/>
              <w:bottom w:val="single" w:sz="4" w:space="0" w:color="auto"/>
              <w:right w:val="single" w:sz="4" w:space="0" w:color="auto"/>
            </w:tcBorders>
            <w:hideMark/>
          </w:tcPr>
          <w:p w14:paraId="3A26931C" w14:textId="77777777" w:rsidR="00537783" w:rsidRDefault="00537783" w:rsidP="009E4F20">
            <w:pPr>
              <w:pStyle w:val="TAC"/>
              <w:rPr>
                <w:ins w:id="624" w:author="Nokia" w:date="2024-04-19T11:26:00Z"/>
                <w:lang w:eastAsia="fr-FR"/>
              </w:rPr>
            </w:pPr>
            <w:ins w:id="625" w:author="Nokia" w:date="2024-04-19T11:26:00Z">
              <w:r>
                <w:rPr>
                  <w:lang w:eastAsia="fr-FR"/>
                </w:rPr>
                <w:t>kHz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74E67D59" w14:textId="77777777" w:rsidR="00537783" w:rsidRPr="00BB178A" w:rsidRDefault="00537783" w:rsidP="009E4F20">
            <w:pPr>
              <w:pStyle w:val="TAC"/>
              <w:rPr>
                <w:ins w:id="626" w:author="Nokia" w:date="2024-04-19T11:26:00Z"/>
              </w:rPr>
            </w:pPr>
            <w:ins w:id="627" w:author="Nokia" w:date="2024-04-19T11:26:00Z">
              <w:r w:rsidRPr="00BB178A">
                <w:t>15</w:t>
              </w:r>
            </w:ins>
          </w:p>
        </w:tc>
      </w:tr>
      <w:tr w:rsidR="00537783" w14:paraId="518548DA" w14:textId="77777777" w:rsidTr="009E4F20">
        <w:trPr>
          <w:trHeight w:val="170"/>
          <w:jc w:val="center"/>
          <w:ins w:id="628" w:author="Nokia" w:date="2024-04-19T11:26:00Z"/>
        </w:trPr>
        <w:tc>
          <w:tcPr>
            <w:tcW w:w="3397" w:type="dxa"/>
            <w:gridSpan w:val="4"/>
            <w:tcBorders>
              <w:top w:val="single" w:sz="4" w:space="0" w:color="auto"/>
              <w:left w:val="single" w:sz="4" w:space="0" w:color="auto"/>
              <w:bottom w:val="single" w:sz="4" w:space="0" w:color="auto"/>
              <w:right w:val="single" w:sz="4" w:space="0" w:color="auto"/>
            </w:tcBorders>
          </w:tcPr>
          <w:p w14:paraId="11E02625" w14:textId="77777777" w:rsidR="00537783" w:rsidRDefault="00537783" w:rsidP="009E4F20">
            <w:pPr>
              <w:pStyle w:val="TAL"/>
              <w:rPr>
                <w:ins w:id="629" w:author="Nokia" w:date="2024-04-19T11:26:00Z"/>
                <w:rFonts w:cs="Arial"/>
                <w:lang w:eastAsia="fr-FR"/>
              </w:rPr>
            </w:pPr>
          </w:p>
        </w:tc>
        <w:tc>
          <w:tcPr>
            <w:tcW w:w="1134" w:type="dxa"/>
            <w:tcBorders>
              <w:top w:val="single" w:sz="4" w:space="0" w:color="auto"/>
              <w:left w:val="single" w:sz="4" w:space="0" w:color="auto"/>
              <w:bottom w:val="single" w:sz="4" w:space="0" w:color="auto"/>
              <w:right w:val="single" w:sz="4" w:space="0" w:color="auto"/>
            </w:tcBorders>
          </w:tcPr>
          <w:p w14:paraId="5F240EA4" w14:textId="77777777" w:rsidR="00537783" w:rsidRDefault="00537783" w:rsidP="009E4F20">
            <w:pPr>
              <w:pStyle w:val="TAC"/>
              <w:rPr>
                <w:ins w:id="630" w:author="Nokia" w:date="2024-04-19T11:26:00Z"/>
                <w:lang w:eastAsia="fr-FR"/>
              </w:rPr>
            </w:pPr>
            <w:ins w:id="631" w:author="Nokia" w:date="2024-04-19T11:26:00Z">
              <w:r w:rsidRPr="00BB178A">
                <w:t>Config</w:t>
              </w:r>
              <w:r w:rsidRPr="00BB178A">
                <w:rPr>
                  <w:szCs w:val="18"/>
                </w:rPr>
                <w:t xml:space="preserve"> </w:t>
              </w:r>
              <w:r w:rsidRPr="00BB178A">
                <w:t>3</w:t>
              </w:r>
            </w:ins>
          </w:p>
        </w:tc>
        <w:tc>
          <w:tcPr>
            <w:tcW w:w="1532" w:type="dxa"/>
            <w:tcBorders>
              <w:top w:val="single" w:sz="4" w:space="0" w:color="auto"/>
              <w:left w:val="single" w:sz="4" w:space="0" w:color="auto"/>
              <w:bottom w:val="single" w:sz="4" w:space="0" w:color="auto"/>
              <w:right w:val="single" w:sz="4" w:space="0" w:color="auto"/>
            </w:tcBorders>
          </w:tcPr>
          <w:p w14:paraId="05528213" w14:textId="77777777" w:rsidR="00537783" w:rsidRDefault="00537783" w:rsidP="009E4F20">
            <w:pPr>
              <w:pStyle w:val="TAC"/>
              <w:rPr>
                <w:ins w:id="632" w:author="Nokia" w:date="2024-04-19T11:26:00Z"/>
                <w:lang w:eastAsia="fr-FR"/>
              </w:rPr>
            </w:pPr>
            <w:ins w:id="633" w:author="Nokia" w:date="2024-04-19T11:26:00Z">
              <w:r>
                <w:rPr>
                  <w:lang w:eastAsia="fr-FR"/>
                </w:rPr>
                <w:t>kHz</w:t>
              </w:r>
            </w:ins>
          </w:p>
        </w:tc>
        <w:tc>
          <w:tcPr>
            <w:tcW w:w="4138" w:type="dxa"/>
            <w:gridSpan w:val="3"/>
            <w:tcBorders>
              <w:top w:val="single" w:sz="4" w:space="0" w:color="auto"/>
              <w:left w:val="single" w:sz="4" w:space="0" w:color="auto"/>
              <w:bottom w:val="single" w:sz="4" w:space="0" w:color="auto"/>
              <w:right w:val="single" w:sz="4" w:space="0" w:color="auto"/>
            </w:tcBorders>
          </w:tcPr>
          <w:p w14:paraId="4954B3DF" w14:textId="77777777" w:rsidR="00537783" w:rsidRPr="00BB178A" w:rsidRDefault="00537783" w:rsidP="009E4F20">
            <w:pPr>
              <w:pStyle w:val="TAC"/>
              <w:rPr>
                <w:ins w:id="634" w:author="Nokia" w:date="2024-04-19T11:26:00Z"/>
              </w:rPr>
            </w:pPr>
            <w:ins w:id="635" w:author="Nokia" w:date="2024-04-19T11:26:00Z">
              <w:r w:rsidRPr="00BB178A">
                <w:t>30</w:t>
              </w:r>
            </w:ins>
          </w:p>
        </w:tc>
      </w:tr>
      <w:tr w:rsidR="00537783" w14:paraId="53609DC8" w14:textId="77777777" w:rsidTr="009E4F20">
        <w:trPr>
          <w:jc w:val="center"/>
          <w:ins w:id="636" w:author="Nokia" w:date="2024-04-19T11:26:00Z"/>
        </w:trPr>
        <w:tc>
          <w:tcPr>
            <w:tcW w:w="3397" w:type="dxa"/>
            <w:gridSpan w:val="4"/>
            <w:tcBorders>
              <w:top w:val="single" w:sz="4" w:space="0" w:color="auto"/>
              <w:left w:val="single" w:sz="4" w:space="0" w:color="auto"/>
              <w:bottom w:val="single" w:sz="4" w:space="0" w:color="auto"/>
              <w:right w:val="single" w:sz="4" w:space="0" w:color="auto"/>
            </w:tcBorders>
            <w:hideMark/>
          </w:tcPr>
          <w:p w14:paraId="0148C10B" w14:textId="77777777" w:rsidR="00537783" w:rsidRDefault="00537783" w:rsidP="009E4F20">
            <w:pPr>
              <w:pStyle w:val="TAL"/>
              <w:rPr>
                <w:ins w:id="637" w:author="Nokia" w:date="2024-04-19T11:26:00Z"/>
                <w:lang w:eastAsia="fr-FR"/>
              </w:rPr>
            </w:pPr>
            <w:ins w:id="638" w:author="Nokia" w:date="2024-04-19T11:26:00Z">
              <w:r>
                <w:rPr>
                  <w:lang w:eastAsia="fr-FR"/>
                </w:rP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5F228169" w14:textId="77777777" w:rsidR="00537783" w:rsidRDefault="00537783" w:rsidP="009E4F20">
            <w:pPr>
              <w:pStyle w:val="TAC"/>
              <w:rPr>
                <w:ins w:id="639" w:author="Nokia" w:date="2024-04-19T11:26:00Z"/>
                <w:lang w:eastAsia="fr-FR"/>
              </w:rPr>
            </w:pPr>
          </w:p>
        </w:tc>
        <w:tc>
          <w:tcPr>
            <w:tcW w:w="1532" w:type="dxa"/>
            <w:tcBorders>
              <w:top w:val="single" w:sz="4" w:space="0" w:color="auto"/>
              <w:left w:val="single" w:sz="4" w:space="0" w:color="auto"/>
              <w:bottom w:val="single" w:sz="4" w:space="0" w:color="auto"/>
              <w:right w:val="single" w:sz="4" w:space="0" w:color="auto"/>
            </w:tcBorders>
          </w:tcPr>
          <w:p w14:paraId="49CB7EC0" w14:textId="77777777" w:rsidR="00537783" w:rsidRDefault="00537783" w:rsidP="009E4F20">
            <w:pPr>
              <w:pStyle w:val="TAC"/>
              <w:rPr>
                <w:ins w:id="640"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ECA5662" w14:textId="77777777" w:rsidR="00537783" w:rsidRDefault="00537783" w:rsidP="009E4F20">
            <w:pPr>
              <w:pStyle w:val="TAC"/>
              <w:rPr>
                <w:ins w:id="641" w:author="Nokia" w:date="2024-04-19T11:26:00Z"/>
                <w:lang w:eastAsia="zh-CN"/>
              </w:rPr>
            </w:pPr>
            <w:ins w:id="642" w:author="Nokia" w:date="2024-04-19T11:26:00Z">
              <w:r>
                <w:rPr>
                  <w:lang w:eastAsia="zh-CN"/>
                </w:rPr>
                <w:t>FR1 PRACH configuration 1</w:t>
              </w:r>
            </w:ins>
          </w:p>
        </w:tc>
      </w:tr>
      <w:tr w:rsidR="00537783" w14:paraId="4AF5FC8D" w14:textId="77777777" w:rsidTr="009E4F20">
        <w:trPr>
          <w:jc w:val="center"/>
          <w:ins w:id="643" w:author="Nokia" w:date="2024-04-19T11:26:00Z"/>
        </w:trPr>
        <w:tc>
          <w:tcPr>
            <w:tcW w:w="2083" w:type="dxa"/>
            <w:gridSpan w:val="3"/>
            <w:tcBorders>
              <w:top w:val="single" w:sz="4" w:space="0" w:color="auto"/>
              <w:left w:val="single" w:sz="4" w:space="0" w:color="auto"/>
              <w:bottom w:val="nil"/>
              <w:right w:val="single" w:sz="4" w:space="0" w:color="auto"/>
            </w:tcBorders>
            <w:hideMark/>
          </w:tcPr>
          <w:p w14:paraId="3C91D3A1" w14:textId="77777777" w:rsidR="00537783" w:rsidRDefault="00537783" w:rsidP="009E4F20">
            <w:pPr>
              <w:pStyle w:val="TAL"/>
              <w:rPr>
                <w:ins w:id="644" w:author="Nokia" w:date="2024-04-19T11:26:00Z"/>
                <w:rFonts w:cs="Arial"/>
                <w:lang w:eastAsia="fr-FR"/>
              </w:rPr>
            </w:pPr>
            <w:ins w:id="645" w:author="Nokia" w:date="2024-04-19T11:26:00Z">
              <w:r>
                <w:rPr>
                  <w:rFonts w:cs="Arial"/>
                  <w:lang w:eastAsia="fr-FR"/>
                </w:rPr>
                <w:t>BWP configuration</w:t>
              </w:r>
            </w:ins>
          </w:p>
        </w:tc>
        <w:tc>
          <w:tcPr>
            <w:tcW w:w="1314" w:type="dxa"/>
            <w:tcBorders>
              <w:top w:val="single" w:sz="4" w:space="0" w:color="auto"/>
              <w:left w:val="single" w:sz="4" w:space="0" w:color="auto"/>
              <w:bottom w:val="single" w:sz="4" w:space="0" w:color="auto"/>
              <w:right w:val="single" w:sz="4" w:space="0" w:color="auto"/>
            </w:tcBorders>
            <w:hideMark/>
          </w:tcPr>
          <w:p w14:paraId="41709663" w14:textId="77777777" w:rsidR="00537783" w:rsidRDefault="00537783" w:rsidP="009E4F20">
            <w:pPr>
              <w:pStyle w:val="TAL"/>
              <w:rPr>
                <w:ins w:id="646" w:author="Nokia" w:date="2024-04-19T11:26:00Z"/>
                <w:lang w:eastAsia="fr-FR"/>
              </w:rPr>
            </w:pPr>
            <w:ins w:id="647" w:author="Nokia" w:date="2024-04-19T11:26:00Z">
              <w:r>
                <w:rPr>
                  <w:lang w:eastAsia="fr-FR"/>
                </w:rPr>
                <w:t>Initial DL BWP</w:t>
              </w:r>
            </w:ins>
          </w:p>
        </w:tc>
        <w:tc>
          <w:tcPr>
            <w:tcW w:w="1134" w:type="dxa"/>
            <w:tcBorders>
              <w:top w:val="single" w:sz="4" w:space="0" w:color="auto"/>
              <w:left w:val="single" w:sz="4" w:space="0" w:color="auto"/>
              <w:bottom w:val="single" w:sz="4" w:space="0" w:color="auto"/>
              <w:right w:val="single" w:sz="4" w:space="0" w:color="auto"/>
            </w:tcBorders>
          </w:tcPr>
          <w:p w14:paraId="17463812" w14:textId="77777777" w:rsidR="00537783" w:rsidRDefault="00537783" w:rsidP="009E4F20">
            <w:pPr>
              <w:pStyle w:val="TAC"/>
              <w:rPr>
                <w:ins w:id="648" w:author="Nokia" w:date="2024-04-19T11:26:00Z"/>
                <w:lang w:eastAsia="fr-FR"/>
              </w:rPr>
            </w:pPr>
          </w:p>
        </w:tc>
        <w:tc>
          <w:tcPr>
            <w:tcW w:w="1532" w:type="dxa"/>
            <w:tcBorders>
              <w:top w:val="single" w:sz="4" w:space="0" w:color="auto"/>
              <w:left w:val="single" w:sz="4" w:space="0" w:color="auto"/>
              <w:bottom w:val="single" w:sz="4" w:space="0" w:color="auto"/>
              <w:right w:val="single" w:sz="4" w:space="0" w:color="auto"/>
            </w:tcBorders>
          </w:tcPr>
          <w:p w14:paraId="7BE1D7C9" w14:textId="77777777" w:rsidR="00537783" w:rsidRDefault="00537783" w:rsidP="009E4F20">
            <w:pPr>
              <w:pStyle w:val="TAC"/>
              <w:rPr>
                <w:ins w:id="649"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22044A4" w14:textId="77777777" w:rsidR="00537783" w:rsidRDefault="00537783" w:rsidP="009E4F20">
            <w:pPr>
              <w:pStyle w:val="TAC"/>
              <w:rPr>
                <w:ins w:id="650" w:author="Nokia" w:date="2024-04-19T11:26:00Z"/>
                <w:rFonts w:cs="v3.7.0"/>
                <w:lang w:eastAsia="fr-FR"/>
              </w:rPr>
            </w:pPr>
            <w:ins w:id="651" w:author="Nokia" w:date="2024-04-19T11:26:00Z">
              <w:r>
                <w:rPr>
                  <w:rFonts w:cs="v3.7.0"/>
                  <w:lang w:eastAsia="fr-FR"/>
                </w:rPr>
                <w:t>DLBWP.0.1</w:t>
              </w:r>
            </w:ins>
          </w:p>
        </w:tc>
      </w:tr>
      <w:tr w:rsidR="00537783" w14:paraId="0DB8EFB5" w14:textId="77777777" w:rsidTr="009E4F20">
        <w:trPr>
          <w:jc w:val="center"/>
          <w:ins w:id="652" w:author="Nokia" w:date="2024-04-19T11:26:00Z"/>
        </w:trPr>
        <w:tc>
          <w:tcPr>
            <w:tcW w:w="2083" w:type="dxa"/>
            <w:gridSpan w:val="3"/>
            <w:tcBorders>
              <w:top w:val="nil"/>
              <w:left w:val="single" w:sz="4" w:space="0" w:color="auto"/>
              <w:bottom w:val="nil"/>
              <w:right w:val="single" w:sz="4" w:space="0" w:color="auto"/>
            </w:tcBorders>
          </w:tcPr>
          <w:p w14:paraId="59E6972C" w14:textId="77777777" w:rsidR="00537783" w:rsidRDefault="00537783" w:rsidP="009E4F20">
            <w:pPr>
              <w:pStyle w:val="TAL"/>
              <w:rPr>
                <w:ins w:id="653" w:author="Nokia" w:date="2024-04-19T11:26:00Z"/>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E4246AD" w14:textId="77777777" w:rsidR="00537783" w:rsidRDefault="00537783" w:rsidP="009E4F20">
            <w:pPr>
              <w:pStyle w:val="TAL"/>
              <w:rPr>
                <w:ins w:id="654" w:author="Nokia" w:date="2024-04-19T11:26:00Z"/>
                <w:lang w:eastAsia="fr-FR"/>
              </w:rPr>
            </w:pPr>
            <w:ins w:id="655" w:author="Nokia" w:date="2024-04-19T11:26:00Z">
              <w:r>
                <w:rPr>
                  <w:lang w:eastAsia="fr-FR"/>
                </w:rPr>
                <w:t>Dedicated DL BWP</w:t>
              </w:r>
            </w:ins>
          </w:p>
        </w:tc>
        <w:tc>
          <w:tcPr>
            <w:tcW w:w="1134" w:type="dxa"/>
            <w:tcBorders>
              <w:top w:val="single" w:sz="4" w:space="0" w:color="auto"/>
              <w:left w:val="single" w:sz="4" w:space="0" w:color="auto"/>
              <w:bottom w:val="single" w:sz="4" w:space="0" w:color="auto"/>
              <w:right w:val="single" w:sz="4" w:space="0" w:color="auto"/>
            </w:tcBorders>
          </w:tcPr>
          <w:p w14:paraId="4F9E56EE" w14:textId="77777777" w:rsidR="00537783" w:rsidRDefault="00537783" w:rsidP="009E4F20">
            <w:pPr>
              <w:pStyle w:val="TAC"/>
              <w:rPr>
                <w:ins w:id="656" w:author="Nokia" w:date="2024-04-19T11:26:00Z"/>
                <w:lang w:eastAsia="fr-FR"/>
              </w:rPr>
            </w:pPr>
          </w:p>
        </w:tc>
        <w:tc>
          <w:tcPr>
            <w:tcW w:w="1532" w:type="dxa"/>
            <w:tcBorders>
              <w:top w:val="single" w:sz="4" w:space="0" w:color="auto"/>
              <w:left w:val="single" w:sz="4" w:space="0" w:color="auto"/>
              <w:bottom w:val="single" w:sz="4" w:space="0" w:color="auto"/>
              <w:right w:val="single" w:sz="4" w:space="0" w:color="auto"/>
            </w:tcBorders>
          </w:tcPr>
          <w:p w14:paraId="0879BA83" w14:textId="77777777" w:rsidR="00537783" w:rsidRDefault="00537783" w:rsidP="009E4F20">
            <w:pPr>
              <w:pStyle w:val="TAC"/>
              <w:rPr>
                <w:ins w:id="657"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0F4E318" w14:textId="77777777" w:rsidR="00537783" w:rsidRDefault="00537783" w:rsidP="009E4F20">
            <w:pPr>
              <w:pStyle w:val="TAC"/>
              <w:rPr>
                <w:ins w:id="658" w:author="Nokia" w:date="2024-04-19T11:26:00Z"/>
                <w:rFonts w:cs="v3.7.0"/>
                <w:lang w:eastAsia="fr-FR"/>
              </w:rPr>
            </w:pPr>
            <w:ins w:id="659" w:author="Nokia" w:date="2024-04-19T11:26:00Z">
              <w:r>
                <w:rPr>
                  <w:rFonts w:cs="v3.7.0"/>
                  <w:lang w:eastAsia="fr-FR"/>
                </w:rPr>
                <w:t>DLBWP.1.1</w:t>
              </w:r>
            </w:ins>
          </w:p>
        </w:tc>
      </w:tr>
      <w:tr w:rsidR="00537783" w14:paraId="552367A8" w14:textId="77777777" w:rsidTr="009E4F20">
        <w:trPr>
          <w:jc w:val="center"/>
          <w:ins w:id="660" w:author="Nokia" w:date="2024-04-19T11:26:00Z"/>
        </w:trPr>
        <w:tc>
          <w:tcPr>
            <w:tcW w:w="2083" w:type="dxa"/>
            <w:gridSpan w:val="3"/>
            <w:tcBorders>
              <w:top w:val="nil"/>
              <w:left w:val="single" w:sz="4" w:space="0" w:color="auto"/>
              <w:bottom w:val="nil"/>
              <w:right w:val="single" w:sz="4" w:space="0" w:color="auto"/>
            </w:tcBorders>
          </w:tcPr>
          <w:p w14:paraId="0AD09A05" w14:textId="77777777" w:rsidR="00537783" w:rsidRDefault="00537783" w:rsidP="009E4F20">
            <w:pPr>
              <w:pStyle w:val="TAL"/>
              <w:rPr>
                <w:ins w:id="661" w:author="Nokia" w:date="2024-04-19T11:26:00Z"/>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FB16C2F" w14:textId="77777777" w:rsidR="00537783" w:rsidRDefault="00537783" w:rsidP="009E4F20">
            <w:pPr>
              <w:pStyle w:val="TAL"/>
              <w:rPr>
                <w:ins w:id="662" w:author="Nokia" w:date="2024-04-19T11:26:00Z"/>
                <w:lang w:eastAsia="fr-FR"/>
              </w:rPr>
            </w:pPr>
            <w:ins w:id="663" w:author="Nokia" w:date="2024-04-19T11:26:00Z">
              <w:r>
                <w:rPr>
                  <w:lang w:eastAsia="fr-FR"/>
                </w:rPr>
                <w:t>Initial UL BWP</w:t>
              </w:r>
            </w:ins>
          </w:p>
        </w:tc>
        <w:tc>
          <w:tcPr>
            <w:tcW w:w="1134" w:type="dxa"/>
            <w:tcBorders>
              <w:top w:val="single" w:sz="4" w:space="0" w:color="auto"/>
              <w:left w:val="single" w:sz="4" w:space="0" w:color="auto"/>
              <w:bottom w:val="single" w:sz="4" w:space="0" w:color="auto"/>
              <w:right w:val="single" w:sz="4" w:space="0" w:color="auto"/>
            </w:tcBorders>
          </w:tcPr>
          <w:p w14:paraId="54903405" w14:textId="77777777" w:rsidR="00537783" w:rsidRDefault="00537783" w:rsidP="009E4F20">
            <w:pPr>
              <w:pStyle w:val="TAC"/>
              <w:rPr>
                <w:ins w:id="664" w:author="Nokia" w:date="2024-04-19T11:26:00Z"/>
                <w:lang w:eastAsia="fr-FR"/>
              </w:rPr>
            </w:pPr>
          </w:p>
        </w:tc>
        <w:tc>
          <w:tcPr>
            <w:tcW w:w="1532" w:type="dxa"/>
            <w:tcBorders>
              <w:top w:val="single" w:sz="4" w:space="0" w:color="auto"/>
              <w:left w:val="single" w:sz="4" w:space="0" w:color="auto"/>
              <w:bottom w:val="single" w:sz="4" w:space="0" w:color="auto"/>
              <w:right w:val="single" w:sz="4" w:space="0" w:color="auto"/>
            </w:tcBorders>
          </w:tcPr>
          <w:p w14:paraId="3B2881DA" w14:textId="77777777" w:rsidR="00537783" w:rsidRDefault="00537783" w:rsidP="009E4F20">
            <w:pPr>
              <w:pStyle w:val="TAC"/>
              <w:rPr>
                <w:ins w:id="665"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C0A6077" w14:textId="77777777" w:rsidR="00537783" w:rsidRDefault="00537783" w:rsidP="009E4F20">
            <w:pPr>
              <w:pStyle w:val="TAC"/>
              <w:rPr>
                <w:ins w:id="666" w:author="Nokia" w:date="2024-04-19T11:26:00Z"/>
                <w:rFonts w:cs="v3.7.0"/>
                <w:lang w:eastAsia="fr-FR"/>
              </w:rPr>
            </w:pPr>
            <w:ins w:id="667" w:author="Nokia" w:date="2024-04-19T11:26:00Z">
              <w:r>
                <w:rPr>
                  <w:rFonts w:cs="v3.7.0"/>
                  <w:lang w:eastAsia="fr-FR"/>
                </w:rPr>
                <w:t>ULBWP.0.1</w:t>
              </w:r>
            </w:ins>
          </w:p>
        </w:tc>
      </w:tr>
      <w:tr w:rsidR="00537783" w14:paraId="04CEA3B2" w14:textId="77777777" w:rsidTr="009E4F20">
        <w:trPr>
          <w:jc w:val="center"/>
          <w:ins w:id="668" w:author="Nokia" w:date="2024-04-19T11:26:00Z"/>
        </w:trPr>
        <w:tc>
          <w:tcPr>
            <w:tcW w:w="2083" w:type="dxa"/>
            <w:gridSpan w:val="3"/>
            <w:tcBorders>
              <w:top w:val="nil"/>
              <w:left w:val="single" w:sz="4" w:space="0" w:color="auto"/>
              <w:bottom w:val="single" w:sz="4" w:space="0" w:color="auto"/>
              <w:right w:val="single" w:sz="4" w:space="0" w:color="auto"/>
            </w:tcBorders>
          </w:tcPr>
          <w:p w14:paraId="4A4C7B3C" w14:textId="77777777" w:rsidR="00537783" w:rsidRDefault="00537783" w:rsidP="009E4F20">
            <w:pPr>
              <w:pStyle w:val="TAL"/>
              <w:rPr>
                <w:ins w:id="669" w:author="Nokia" w:date="2024-04-19T11:26:00Z"/>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3209984" w14:textId="77777777" w:rsidR="00537783" w:rsidRDefault="00537783" w:rsidP="009E4F20">
            <w:pPr>
              <w:pStyle w:val="TAL"/>
              <w:rPr>
                <w:ins w:id="670" w:author="Nokia" w:date="2024-04-19T11:26:00Z"/>
                <w:lang w:eastAsia="fr-FR"/>
              </w:rPr>
            </w:pPr>
            <w:ins w:id="671" w:author="Nokia" w:date="2024-04-19T11:26:00Z">
              <w:r>
                <w:rPr>
                  <w:lang w:eastAsia="fr-FR"/>
                </w:rPr>
                <w:t>Dedicated UL BWP</w:t>
              </w:r>
            </w:ins>
          </w:p>
        </w:tc>
        <w:tc>
          <w:tcPr>
            <w:tcW w:w="1134" w:type="dxa"/>
            <w:tcBorders>
              <w:top w:val="single" w:sz="4" w:space="0" w:color="auto"/>
              <w:left w:val="single" w:sz="4" w:space="0" w:color="auto"/>
              <w:bottom w:val="single" w:sz="4" w:space="0" w:color="auto"/>
              <w:right w:val="single" w:sz="4" w:space="0" w:color="auto"/>
            </w:tcBorders>
          </w:tcPr>
          <w:p w14:paraId="44AE4C4C" w14:textId="77777777" w:rsidR="00537783" w:rsidRDefault="00537783" w:rsidP="009E4F20">
            <w:pPr>
              <w:pStyle w:val="TAC"/>
              <w:rPr>
                <w:ins w:id="672" w:author="Nokia" w:date="2024-04-19T11:26:00Z"/>
                <w:lang w:eastAsia="fr-FR"/>
              </w:rPr>
            </w:pPr>
          </w:p>
        </w:tc>
        <w:tc>
          <w:tcPr>
            <w:tcW w:w="1532" w:type="dxa"/>
            <w:tcBorders>
              <w:top w:val="single" w:sz="4" w:space="0" w:color="auto"/>
              <w:left w:val="single" w:sz="4" w:space="0" w:color="auto"/>
              <w:bottom w:val="single" w:sz="4" w:space="0" w:color="auto"/>
              <w:right w:val="single" w:sz="4" w:space="0" w:color="auto"/>
            </w:tcBorders>
          </w:tcPr>
          <w:p w14:paraId="6DB1D673" w14:textId="77777777" w:rsidR="00537783" w:rsidRDefault="00537783" w:rsidP="009E4F20">
            <w:pPr>
              <w:pStyle w:val="TAC"/>
              <w:rPr>
                <w:ins w:id="673"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A7CE79F" w14:textId="77777777" w:rsidR="00537783" w:rsidRDefault="00537783" w:rsidP="009E4F20">
            <w:pPr>
              <w:pStyle w:val="TAC"/>
              <w:rPr>
                <w:ins w:id="674" w:author="Nokia" w:date="2024-04-19T11:26:00Z"/>
                <w:rFonts w:cs="v3.7.0"/>
                <w:lang w:eastAsia="fr-FR"/>
              </w:rPr>
            </w:pPr>
            <w:ins w:id="675" w:author="Nokia" w:date="2024-04-19T11:26:00Z">
              <w:r>
                <w:rPr>
                  <w:rFonts w:cs="v3.7.0"/>
                  <w:lang w:eastAsia="fr-FR"/>
                </w:rPr>
                <w:t>ULBWP.1.1</w:t>
              </w:r>
            </w:ins>
          </w:p>
        </w:tc>
      </w:tr>
      <w:tr w:rsidR="00537783" w14:paraId="367B01BB" w14:textId="77777777" w:rsidTr="009E4F20">
        <w:trPr>
          <w:jc w:val="center"/>
          <w:ins w:id="676" w:author="Nokia" w:date="2024-04-19T11:26:00Z"/>
        </w:trPr>
        <w:tc>
          <w:tcPr>
            <w:tcW w:w="3397" w:type="dxa"/>
            <w:gridSpan w:val="4"/>
            <w:tcBorders>
              <w:top w:val="single" w:sz="4" w:space="0" w:color="auto"/>
              <w:left w:val="single" w:sz="4" w:space="0" w:color="auto"/>
              <w:bottom w:val="single" w:sz="4" w:space="0" w:color="auto"/>
              <w:right w:val="single" w:sz="4" w:space="0" w:color="auto"/>
            </w:tcBorders>
            <w:hideMark/>
          </w:tcPr>
          <w:p w14:paraId="066A8A7B" w14:textId="77777777" w:rsidR="00537783" w:rsidRDefault="00537783" w:rsidP="009E4F20">
            <w:pPr>
              <w:pStyle w:val="TAL"/>
              <w:rPr>
                <w:ins w:id="677" w:author="Nokia" w:date="2024-04-19T11:26:00Z"/>
                <w:lang w:eastAsia="fr-FR"/>
              </w:rPr>
            </w:pPr>
            <w:ins w:id="678" w:author="Nokia" w:date="2024-04-19T11:26:00Z">
              <w:r>
                <w:rPr>
                  <w:szCs w:val="16"/>
                  <w:lang w:eastAsia="ja-JP"/>
                </w:rPr>
                <w:t>EPRE ratio of PSS to SSS</w:t>
              </w:r>
            </w:ins>
          </w:p>
        </w:tc>
        <w:tc>
          <w:tcPr>
            <w:tcW w:w="1134" w:type="dxa"/>
            <w:tcBorders>
              <w:top w:val="single" w:sz="4" w:space="0" w:color="auto"/>
              <w:left w:val="single" w:sz="4" w:space="0" w:color="auto"/>
              <w:bottom w:val="single" w:sz="4" w:space="0" w:color="auto"/>
              <w:right w:val="single" w:sz="4" w:space="0" w:color="auto"/>
            </w:tcBorders>
          </w:tcPr>
          <w:p w14:paraId="404F479B" w14:textId="77777777" w:rsidR="00537783" w:rsidRDefault="00537783" w:rsidP="009E4F20">
            <w:pPr>
              <w:pStyle w:val="TAC"/>
              <w:rPr>
                <w:ins w:id="679" w:author="Nokia" w:date="2024-04-19T11:26:00Z"/>
                <w:szCs w:val="18"/>
                <w:lang w:eastAsia="ja-JP"/>
              </w:rPr>
            </w:pPr>
          </w:p>
        </w:tc>
        <w:tc>
          <w:tcPr>
            <w:tcW w:w="1532" w:type="dxa"/>
            <w:vMerge w:val="restart"/>
            <w:tcBorders>
              <w:top w:val="single" w:sz="4" w:space="0" w:color="auto"/>
              <w:left w:val="single" w:sz="4" w:space="0" w:color="auto"/>
              <w:bottom w:val="single" w:sz="4" w:space="0" w:color="auto"/>
              <w:right w:val="single" w:sz="4" w:space="0" w:color="auto"/>
            </w:tcBorders>
            <w:hideMark/>
          </w:tcPr>
          <w:p w14:paraId="3C7AE49E" w14:textId="77777777" w:rsidR="00537783" w:rsidRDefault="00537783" w:rsidP="009E4F20">
            <w:pPr>
              <w:pStyle w:val="TAC"/>
              <w:rPr>
                <w:ins w:id="680" w:author="Nokia" w:date="2024-04-19T11:26:00Z"/>
                <w:szCs w:val="18"/>
                <w:lang w:eastAsia="fr-FR"/>
              </w:rPr>
            </w:pPr>
            <w:ins w:id="681" w:author="Nokia" w:date="2024-04-19T11:26:00Z">
              <w:r>
                <w:rPr>
                  <w:szCs w:val="18"/>
                  <w:lang w:eastAsia="ja-JP"/>
                </w:rPr>
                <w:t>dB</w:t>
              </w:r>
            </w:ins>
          </w:p>
        </w:tc>
        <w:tc>
          <w:tcPr>
            <w:tcW w:w="4138" w:type="dxa"/>
            <w:gridSpan w:val="3"/>
            <w:vMerge w:val="restart"/>
            <w:tcBorders>
              <w:top w:val="single" w:sz="4" w:space="0" w:color="auto"/>
              <w:left w:val="single" w:sz="4" w:space="0" w:color="auto"/>
              <w:right w:val="single" w:sz="4" w:space="0" w:color="auto"/>
            </w:tcBorders>
            <w:hideMark/>
          </w:tcPr>
          <w:p w14:paraId="51A15D09" w14:textId="77777777" w:rsidR="00537783" w:rsidRDefault="00537783" w:rsidP="009E4F20">
            <w:pPr>
              <w:pStyle w:val="TAC"/>
              <w:rPr>
                <w:ins w:id="682" w:author="Nokia" w:date="2024-04-19T11:26:00Z"/>
                <w:szCs w:val="18"/>
                <w:lang w:eastAsia="ja-JP"/>
              </w:rPr>
            </w:pPr>
            <w:ins w:id="683" w:author="Nokia" w:date="2024-04-19T11:26:00Z">
              <w:r>
                <w:rPr>
                  <w:szCs w:val="18"/>
                  <w:lang w:eastAsia="ja-JP"/>
                </w:rPr>
                <w:t>0</w:t>
              </w:r>
            </w:ins>
          </w:p>
        </w:tc>
      </w:tr>
      <w:tr w:rsidR="00537783" w14:paraId="4B5984E9" w14:textId="77777777" w:rsidTr="009E4F20">
        <w:trPr>
          <w:jc w:val="center"/>
          <w:ins w:id="684" w:author="Nokia" w:date="2024-04-19T11:26:00Z"/>
        </w:trPr>
        <w:tc>
          <w:tcPr>
            <w:tcW w:w="3397" w:type="dxa"/>
            <w:gridSpan w:val="4"/>
            <w:tcBorders>
              <w:top w:val="single" w:sz="4" w:space="0" w:color="auto"/>
              <w:left w:val="single" w:sz="4" w:space="0" w:color="auto"/>
              <w:bottom w:val="single" w:sz="4" w:space="0" w:color="auto"/>
              <w:right w:val="single" w:sz="4" w:space="0" w:color="auto"/>
            </w:tcBorders>
            <w:hideMark/>
          </w:tcPr>
          <w:p w14:paraId="27FE2625" w14:textId="77777777" w:rsidR="00537783" w:rsidRDefault="00537783" w:rsidP="009E4F20">
            <w:pPr>
              <w:pStyle w:val="TAL"/>
              <w:rPr>
                <w:ins w:id="685" w:author="Nokia" w:date="2024-04-19T11:26:00Z"/>
                <w:lang w:eastAsia="fr-FR"/>
              </w:rPr>
            </w:pPr>
            <w:ins w:id="686" w:author="Nokia" w:date="2024-04-19T11:26:00Z">
              <w:r>
                <w:rPr>
                  <w:szCs w:val="16"/>
                  <w:lang w:eastAsia="ja-JP"/>
                </w:rPr>
                <w:t>EPRE ratio of PBCH DMRS to SSS</w:t>
              </w:r>
            </w:ins>
          </w:p>
        </w:tc>
        <w:tc>
          <w:tcPr>
            <w:tcW w:w="1134" w:type="dxa"/>
            <w:tcBorders>
              <w:top w:val="single" w:sz="4" w:space="0" w:color="auto"/>
              <w:left w:val="single" w:sz="4" w:space="0" w:color="auto"/>
              <w:bottom w:val="single" w:sz="4" w:space="0" w:color="auto"/>
              <w:right w:val="single" w:sz="4" w:space="0" w:color="auto"/>
            </w:tcBorders>
          </w:tcPr>
          <w:p w14:paraId="5C0A30A8" w14:textId="77777777" w:rsidR="00537783" w:rsidRDefault="00537783" w:rsidP="009E4F20">
            <w:pPr>
              <w:spacing w:after="0"/>
              <w:rPr>
                <w:ins w:id="687" w:author="Nokia" w:date="2024-04-19T11:26:00Z"/>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0DF9875C" w14:textId="77777777" w:rsidR="00537783" w:rsidRDefault="00537783" w:rsidP="009E4F20">
            <w:pPr>
              <w:spacing w:after="0"/>
              <w:rPr>
                <w:ins w:id="688" w:author="Nokia" w:date="2024-04-19T11:26:00Z"/>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38CA7E3C" w14:textId="77777777" w:rsidR="00537783" w:rsidRDefault="00537783" w:rsidP="009E4F20">
            <w:pPr>
              <w:spacing w:after="0"/>
              <w:rPr>
                <w:ins w:id="689" w:author="Nokia" w:date="2024-04-19T11:26:00Z"/>
                <w:rFonts w:ascii="Arial" w:hAnsi="Arial"/>
                <w:sz w:val="18"/>
                <w:szCs w:val="18"/>
                <w:lang w:eastAsia="fr-FR"/>
              </w:rPr>
            </w:pPr>
          </w:p>
        </w:tc>
      </w:tr>
      <w:tr w:rsidR="00537783" w14:paraId="230E59C9" w14:textId="77777777" w:rsidTr="009E4F20">
        <w:trPr>
          <w:jc w:val="center"/>
          <w:ins w:id="690" w:author="Nokia" w:date="2024-04-19T11:26:00Z"/>
        </w:trPr>
        <w:tc>
          <w:tcPr>
            <w:tcW w:w="3397" w:type="dxa"/>
            <w:gridSpan w:val="4"/>
            <w:tcBorders>
              <w:top w:val="single" w:sz="4" w:space="0" w:color="auto"/>
              <w:left w:val="single" w:sz="4" w:space="0" w:color="auto"/>
              <w:bottom w:val="single" w:sz="4" w:space="0" w:color="auto"/>
              <w:right w:val="single" w:sz="4" w:space="0" w:color="auto"/>
            </w:tcBorders>
            <w:hideMark/>
          </w:tcPr>
          <w:p w14:paraId="444CB290" w14:textId="77777777" w:rsidR="00537783" w:rsidRDefault="00537783" w:rsidP="009E4F20">
            <w:pPr>
              <w:pStyle w:val="TAL"/>
              <w:rPr>
                <w:ins w:id="691" w:author="Nokia" w:date="2024-04-19T11:26:00Z"/>
                <w:lang w:eastAsia="fr-FR"/>
              </w:rPr>
            </w:pPr>
            <w:ins w:id="692" w:author="Nokia" w:date="2024-04-19T11:26:00Z">
              <w:r>
                <w:rPr>
                  <w:szCs w:val="16"/>
                  <w:lang w:eastAsia="ja-JP"/>
                </w:rPr>
                <w:t>EPRE ratio of PBCH to PBCH DMRS</w:t>
              </w:r>
            </w:ins>
          </w:p>
        </w:tc>
        <w:tc>
          <w:tcPr>
            <w:tcW w:w="1134" w:type="dxa"/>
            <w:tcBorders>
              <w:top w:val="single" w:sz="4" w:space="0" w:color="auto"/>
              <w:left w:val="single" w:sz="4" w:space="0" w:color="auto"/>
              <w:bottom w:val="single" w:sz="4" w:space="0" w:color="auto"/>
              <w:right w:val="single" w:sz="4" w:space="0" w:color="auto"/>
            </w:tcBorders>
          </w:tcPr>
          <w:p w14:paraId="4D6B28EF" w14:textId="77777777" w:rsidR="00537783" w:rsidRDefault="00537783" w:rsidP="009E4F20">
            <w:pPr>
              <w:spacing w:after="0"/>
              <w:rPr>
                <w:ins w:id="693" w:author="Nokia" w:date="2024-04-19T11:26:00Z"/>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30E44DF" w14:textId="77777777" w:rsidR="00537783" w:rsidRDefault="00537783" w:rsidP="009E4F20">
            <w:pPr>
              <w:spacing w:after="0"/>
              <w:rPr>
                <w:ins w:id="694" w:author="Nokia" w:date="2024-04-19T11:26:00Z"/>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7574F600" w14:textId="77777777" w:rsidR="00537783" w:rsidRDefault="00537783" w:rsidP="009E4F20">
            <w:pPr>
              <w:spacing w:after="0"/>
              <w:rPr>
                <w:ins w:id="695" w:author="Nokia" w:date="2024-04-19T11:26:00Z"/>
                <w:rFonts w:ascii="Arial" w:hAnsi="Arial"/>
                <w:sz w:val="18"/>
                <w:szCs w:val="18"/>
                <w:lang w:eastAsia="fr-FR"/>
              </w:rPr>
            </w:pPr>
          </w:p>
        </w:tc>
      </w:tr>
      <w:tr w:rsidR="00537783" w14:paraId="472AC372" w14:textId="77777777" w:rsidTr="009E4F20">
        <w:trPr>
          <w:jc w:val="center"/>
          <w:ins w:id="696" w:author="Nokia" w:date="2024-04-19T11:26:00Z"/>
        </w:trPr>
        <w:tc>
          <w:tcPr>
            <w:tcW w:w="3397" w:type="dxa"/>
            <w:gridSpan w:val="4"/>
            <w:tcBorders>
              <w:top w:val="single" w:sz="4" w:space="0" w:color="auto"/>
              <w:left w:val="single" w:sz="4" w:space="0" w:color="auto"/>
              <w:bottom w:val="single" w:sz="4" w:space="0" w:color="auto"/>
              <w:right w:val="single" w:sz="4" w:space="0" w:color="auto"/>
            </w:tcBorders>
            <w:hideMark/>
          </w:tcPr>
          <w:p w14:paraId="78972A31" w14:textId="77777777" w:rsidR="00537783" w:rsidRDefault="00537783" w:rsidP="009E4F20">
            <w:pPr>
              <w:pStyle w:val="TAL"/>
              <w:rPr>
                <w:ins w:id="697" w:author="Nokia" w:date="2024-04-19T11:26:00Z"/>
                <w:lang w:eastAsia="fr-FR"/>
              </w:rPr>
            </w:pPr>
            <w:ins w:id="698" w:author="Nokia" w:date="2024-04-19T11:26:00Z">
              <w:r>
                <w:rPr>
                  <w:szCs w:val="16"/>
                  <w:lang w:eastAsia="ja-JP"/>
                </w:rPr>
                <w:t>EPRE ratio of PDCCH DMRS to SSS</w:t>
              </w:r>
            </w:ins>
          </w:p>
        </w:tc>
        <w:tc>
          <w:tcPr>
            <w:tcW w:w="1134" w:type="dxa"/>
            <w:tcBorders>
              <w:top w:val="single" w:sz="4" w:space="0" w:color="auto"/>
              <w:left w:val="single" w:sz="4" w:space="0" w:color="auto"/>
              <w:bottom w:val="single" w:sz="4" w:space="0" w:color="auto"/>
              <w:right w:val="single" w:sz="4" w:space="0" w:color="auto"/>
            </w:tcBorders>
          </w:tcPr>
          <w:p w14:paraId="5A3A8027" w14:textId="77777777" w:rsidR="00537783" w:rsidRDefault="00537783" w:rsidP="009E4F20">
            <w:pPr>
              <w:spacing w:after="0"/>
              <w:rPr>
                <w:ins w:id="699" w:author="Nokia" w:date="2024-04-19T11:26:00Z"/>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15336CE" w14:textId="77777777" w:rsidR="00537783" w:rsidRDefault="00537783" w:rsidP="009E4F20">
            <w:pPr>
              <w:spacing w:after="0"/>
              <w:rPr>
                <w:ins w:id="700" w:author="Nokia" w:date="2024-04-19T11:26:00Z"/>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406A401F" w14:textId="77777777" w:rsidR="00537783" w:rsidRDefault="00537783" w:rsidP="009E4F20">
            <w:pPr>
              <w:spacing w:after="0"/>
              <w:rPr>
                <w:ins w:id="701" w:author="Nokia" w:date="2024-04-19T11:26:00Z"/>
                <w:rFonts w:ascii="Arial" w:hAnsi="Arial"/>
                <w:sz w:val="18"/>
                <w:szCs w:val="18"/>
                <w:lang w:eastAsia="fr-FR"/>
              </w:rPr>
            </w:pPr>
          </w:p>
        </w:tc>
      </w:tr>
      <w:tr w:rsidR="00537783" w14:paraId="091D20A7" w14:textId="77777777" w:rsidTr="009E4F20">
        <w:trPr>
          <w:jc w:val="center"/>
          <w:ins w:id="702" w:author="Nokia" w:date="2024-04-19T11:26:00Z"/>
        </w:trPr>
        <w:tc>
          <w:tcPr>
            <w:tcW w:w="3397" w:type="dxa"/>
            <w:gridSpan w:val="4"/>
            <w:tcBorders>
              <w:top w:val="single" w:sz="4" w:space="0" w:color="auto"/>
              <w:left w:val="single" w:sz="4" w:space="0" w:color="auto"/>
              <w:bottom w:val="single" w:sz="4" w:space="0" w:color="auto"/>
              <w:right w:val="single" w:sz="4" w:space="0" w:color="auto"/>
            </w:tcBorders>
            <w:hideMark/>
          </w:tcPr>
          <w:p w14:paraId="4E98D29E" w14:textId="77777777" w:rsidR="00537783" w:rsidRDefault="00537783" w:rsidP="009E4F20">
            <w:pPr>
              <w:pStyle w:val="TAL"/>
              <w:rPr>
                <w:ins w:id="703" w:author="Nokia" w:date="2024-04-19T11:26:00Z"/>
                <w:lang w:eastAsia="fr-FR"/>
              </w:rPr>
            </w:pPr>
            <w:ins w:id="704" w:author="Nokia" w:date="2024-04-19T11:26:00Z">
              <w:r>
                <w:rPr>
                  <w:szCs w:val="16"/>
                  <w:lang w:eastAsia="ja-JP"/>
                </w:rPr>
                <w:t>EPRE ratio of PDCCH to PDCCH DMRS</w:t>
              </w:r>
            </w:ins>
          </w:p>
        </w:tc>
        <w:tc>
          <w:tcPr>
            <w:tcW w:w="1134" w:type="dxa"/>
            <w:tcBorders>
              <w:top w:val="single" w:sz="4" w:space="0" w:color="auto"/>
              <w:left w:val="single" w:sz="4" w:space="0" w:color="auto"/>
              <w:bottom w:val="single" w:sz="4" w:space="0" w:color="auto"/>
              <w:right w:val="single" w:sz="4" w:space="0" w:color="auto"/>
            </w:tcBorders>
          </w:tcPr>
          <w:p w14:paraId="57D4C7F2" w14:textId="77777777" w:rsidR="00537783" w:rsidRDefault="00537783" w:rsidP="009E4F20">
            <w:pPr>
              <w:spacing w:after="0"/>
              <w:rPr>
                <w:ins w:id="705" w:author="Nokia" w:date="2024-04-19T11:26:00Z"/>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90772DF" w14:textId="77777777" w:rsidR="00537783" w:rsidRDefault="00537783" w:rsidP="009E4F20">
            <w:pPr>
              <w:spacing w:after="0"/>
              <w:rPr>
                <w:ins w:id="706" w:author="Nokia" w:date="2024-04-19T11:26:00Z"/>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4DCE9453" w14:textId="77777777" w:rsidR="00537783" w:rsidRDefault="00537783" w:rsidP="009E4F20">
            <w:pPr>
              <w:spacing w:after="0"/>
              <w:rPr>
                <w:ins w:id="707" w:author="Nokia" w:date="2024-04-19T11:26:00Z"/>
                <w:rFonts w:ascii="Arial" w:hAnsi="Arial"/>
                <w:sz w:val="18"/>
                <w:szCs w:val="18"/>
                <w:lang w:eastAsia="fr-FR"/>
              </w:rPr>
            </w:pPr>
          </w:p>
        </w:tc>
      </w:tr>
      <w:tr w:rsidR="00537783" w14:paraId="0FA384DC" w14:textId="77777777" w:rsidTr="009E4F20">
        <w:trPr>
          <w:jc w:val="center"/>
          <w:ins w:id="708" w:author="Nokia" w:date="2024-04-19T11:26:00Z"/>
        </w:trPr>
        <w:tc>
          <w:tcPr>
            <w:tcW w:w="3397" w:type="dxa"/>
            <w:gridSpan w:val="4"/>
            <w:tcBorders>
              <w:top w:val="single" w:sz="4" w:space="0" w:color="auto"/>
              <w:left w:val="single" w:sz="4" w:space="0" w:color="auto"/>
              <w:bottom w:val="single" w:sz="4" w:space="0" w:color="auto"/>
              <w:right w:val="single" w:sz="4" w:space="0" w:color="auto"/>
            </w:tcBorders>
            <w:hideMark/>
          </w:tcPr>
          <w:p w14:paraId="3D7A5ABE" w14:textId="77777777" w:rsidR="00537783" w:rsidRDefault="00537783" w:rsidP="009E4F20">
            <w:pPr>
              <w:pStyle w:val="TAL"/>
              <w:rPr>
                <w:ins w:id="709" w:author="Nokia" w:date="2024-04-19T11:26:00Z"/>
                <w:lang w:eastAsia="fr-FR"/>
              </w:rPr>
            </w:pPr>
            <w:ins w:id="710" w:author="Nokia" w:date="2024-04-19T11:26:00Z">
              <w:r>
                <w:rPr>
                  <w:szCs w:val="16"/>
                  <w:lang w:eastAsia="ja-JP"/>
                </w:rPr>
                <w:t xml:space="preserve">EPRE ratio of PDSCH DMRS to SSS </w:t>
              </w:r>
            </w:ins>
          </w:p>
        </w:tc>
        <w:tc>
          <w:tcPr>
            <w:tcW w:w="1134" w:type="dxa"/>
            <w:tcBorders>
              <w:top w:val="single" w:sz="4" w:space="0" w:color="auto"/>
              <w:left w:val="single" w:sz="4" w:space="0" w:color="auto"/>
              <w:bottom w:val="single" w:sz="4" w:space="0" w:color="auto"/>
              <w:right w:val="single" w:sz="4" w:space="0" w:color="auto"/>
            </w:tcBorders>
          </w:tcPr>
          <w:p w14:paraId="19F80E15" w14:textId="77777777" w:rsidR="00537783" w:rsidRDefault="00537783" w:rsidP="009E4F20">
            <w:pPr>
              <w:spacing w:after="0"/>
              <w:rPr>
                <w:ins w:id="711" w:author="Nokia" w:date="2024-04-19T11:26:00Z"/>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C40F40C" w14:textId="77777777" w:rsidR="00537783" w:rsidRDefault="00537783" w:rsidP="009E4F20">
            <w:pPr>
              <w:spacing w:after="0"/>
              <w:rPr>
                <w:ins w:id="712" w:author="Nokia" w:date="2024-04-19T11:26:00Z"/>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42DF67F2" w14:textId="77777777" w:rsidR="00537783" w:rsidRDefault="00537783" w:rsidP="009E4F20">
            <w:pPr>
              <w:spacing w:after="0"/>
              <w:rPr>
                <w:ins w:id="713" w:author="Nokia" w:date="2024-04-19T11:26:00Z"/>
                <w:rFonts w:ascii="Arial" w:hAnsi="Arial"/>
                <w:sz w:val="18"/>
                <w:szCs w:val="18"/>
                <w:lang w:eastAsia="fr-FR"/>
              </w:rPr>
            </w:pPr>
          </w:p>
        </w:tc>
      </w:tr>
      <w:tr w:rsidR="00537783" w14:paraId="2F97B49F" w14:textId="77777777" w:rsidTr="009E4F20">
        <w:trPr>
          <w:jc w:val="center"/>
          <w:ins w:id="714" w:author="Nokia" w:date="2024-04-19T11:26:00Z"/>
        </w:trPr>
        <w:tc>
          <w:tcPr>
            <w:tcW w:w="3397" w:type="dxa"/>
            <w:gridSpan w:val="4"/>
            <w:tcBorders>
              <w:top w:val="single" w:sz="4" w:space="0" w:color="auto"/>
              <w:left w:val="single" w:sz="4" w:space="0" w:color="auto"/>
              <w:bottom w:val="single" w:sz="4" w:space="0" w:color="auto"/>
              <w:right w:val="single" w:sz="4" w:space="0" w:color="auto"/>
            </w:tcBorders>
            <w:hideMark/>
          </w:tcPr>
          <w:p w14:paraId="0F2CAC83" w14:textId="77777777" w:rsidR="00537783" w:rsidRDefault="00537783" w:rsidP="009E4F20">
            <w:pPr>
              <w:pStyle w:val="TAL"/>
              <w:rPr>
                <w:ins w:id="715" w:author="Nokia" w:date="2024-04-19T11:26:00Z"/>
                <w:lang w:eastAsia="fr-FR"/>
              </w:rPr>
            </w:pPr>
            <w:ins w:id="716" w:author="Nokia" w:date="2024-04-19T11:26:00Z">
              <w:r>
                <w:rPr>
                  <w:szCs w:val="16"/>
                  <w:lang w:eastAsia="ja-JP"/>
                </w:rPr>
                <w:t xml:space="preserve">EPRE ratio of PDSCH to PDSCH </w:t>
              </w:r>
            </w:ins>
          </w:p>
        </w:tc>
        <w:tc>
          <w:tcPr>
            <w:tcW w:w="1134" w:type="dxa"/>
            <w:tcBorders>
              <w:top w:val="single" w:sz="4" w:space="0" w:color="auto"/>
              <w:left w:val="single" w:sz="4" w:space="0" w:color="auto"/>
              <w:bottom w:val="single" w:sz="4" w:space="0" w:color="auto"/>
              <w:right w:val="single" w:sz="4" w:space="0" w:color="auto"/>
            </w:tcBorders>
          </w:tcPr>
          <w:p w14:paraId="3FE2E718" w14:textId="77777777" w:rsidR="00537783" w:rsidRDefault="00537783" w:rsidP="009E4F20">
            <w:pPr>
              <w:spacing w:after="0"/>
              <w:rPr>
                <w:ins w:id="717" w:author="Nokia" w:date="2024-04-19T11:26:00Z"/>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EC864D3" w14:textId="77777777" w:rsidR="00537783" w:rsidRDefault="00537783" w:rsidP="009E4F20">
            <w:pPr>
              <w:spacing w:after="0"/>
              <w:rPr>
                <w:ins w:id="718" w:author="Nokia" w:date="2024-04-19T11:26:00Z"/>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68D0DC13" w14:textId="77777777" w:rsidR="00537783" w:rsidRDefault="00537783" w:rsidP="009E4F20">
            <w:pPr>
              <w:spacing w:after="0"/>
              <w:rPr>
                <w:ins w:id="719" w:author="Nokia" w:date="2024-04-19T11:26:00Z"/>
                <w:rFonts w:ascii="Arial" w:hAnsi="Arial"/>
                <w:sz w:val="18"/>
                <w:szCs w:val="18"/>
                <w:lang w:eastAsia="fr-FR"/>
              </w:rPr>
            </w:pPr>
          </w:p>
        </w:tc>
      </w:tr>
      <w:tr w:rsidR="00537783" w14:paraId="7D15C395" w14:textId="77777777" w:rsidTr="009E4F20">
        <w:trPr>
          <w:jc w:val="center"/>
          <w:ins w:id="720" w:author="Nokia" w:date="2024-04-19T11:26:00Z"/>
        </w:trPr>
        <w:tc>
          <w:tcPr>
            <w:tcW w:w="3397" w:type="dxa"/>
            <w:gridSpan w:val="4"/>
            <w:tcBorders>
              <w:top w:val="single" w:sz="4" w:space="0" w:color="auto"/>
              <w:left w:val="single" w:sz="4" w:space="0" w:color="auto"/>
              <w:bottom w:val="single" w:sz="4" w:space="0" w:color="auto"/>
              <w:right w:val="single" w:sz="4" w:space="0" w:color="auto"/>
            </w:tcBorders>
            <w:hideMark/>
          </w:tcPr>
          <w:p w14:paraId="69F90AEE" w14:textId="77777777" w:rsidR="00537783" w:rsidRDefault="00537783" w:rsidP="009E4F20">
            <w:pPr>
              <w:pStyle w:val="TAL"/>
              <w:rPr>
                <w:ins w:id="721" w:author="Nokia" w:date="2024-04-19T11:26:00Z"/>
                <w:lang w:eastAsia="fr-FR"/>
              </w:rPr>
            </w:pPr>
            <w:ins w:id="722" w:author="Nokia" w:date="2024-04-19T11:26:00Z">
              <w:r>
                <w:rPr>
                  <w:szCs w:val="16"/>
                  <w:lang w:eastAsia="ja-JP"/>
                </w:rPr>
                <w:t>EPRE ratio of OCNG DMRS to SSS(Note 1)</w:t>
              </w:r>
            </w:ins>
          </w:p>
        </w:tc>
        <w:tc>
          <w:tcPr>
            <w:tcW w:w="1134" w:type="dxa"/>
            <w:tcBorders>
              <w:top w:val="single" w:sz="4" w:space="0" w:color="auto"/>
              <w:left w:val="single" w:sz="4" w:space="0" w:color="auto"/>
              <w:bottom w:val="single" w:sz="4" w:space="0" w:color="auto"/>
              <w:right w:val="single" w:sz="4" w:space="0" w:color="auto"/>
            </w:tcBorders>
          </w:tcPr>
          <w:p w14:paraId="12253E21" w14:textId="77777777" w:rsidR="00537783" w:rsidRDefault="00537783" w:rsidP="009E4F20">
            <w:pPr>
              <w:spacing w:after="0"/>
              <w:rPr>
                <w:ins w:id="723" w:author="Nokia" w:date="2024-04-19T11:26:00Z"/>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39CD4085" w14:textId="77777777" w:rsidR="00537783" w:rsidRDefault="00537783" w:rsidP="009E4F20">
            <w:pPr>
              <w:spacing w:after="0"/>
              <w:rPr>
                <w:ins w:id="724" w:author="Nokia" w:date="2024-04-19T11:26:00Z"/>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12310191" w14:textId="77777777" w:rsidR="00537783" w:rsidRDefault="00537783" w:rsidP="009E4F20">
            <w:pPr>
              <w:spacing w:after="0"/>
              <w:rPr>
                <w:ins w:id="725" w:author="Nokia" w:date="2024-04-19T11:26:00Z"/>
                <w:rFonts w:ascii="Arial" w:hAnsi="Arial"/>
                <w:sz w:val="18"/>
                <w:szCs w:val="18"/>
                <w:lang w:eastAsia="fr-FR"/>
              </w:rPr>
            </w:pPr>
          </w:p>
        </w:tc>
      </w:tr>
      <w:tr w:rsidR="00537783" w14:paraId="1A2F96C4" w14:textId="77777777" w:rsidTr="009E4F20">
        <w:trPr>
          <w:jc w:val="center"/>
          <w:ins w:id="726" w:author="Nokia" w:date="2024-04-19T11:26:00Z"/>
        </w:trPr>
        <w:tc>
          <w:tcPr>
            <w:tcW w:w="3397" w:type="dxa"/>
            <w:gridSpan w:val="4"/>
            <w:tcBorders>
              <w:top w:val="single" w:sz="4" w:space="0" w:color="auto"/>
              <w:left w:val="single" w:sz="4" w:space="0" w:color="auto"/>
              <w:bottom w:val="single" w:sz="4" w:space="0" w:color="auto"/>
              <w:right w:val="single" w:sz="4" w:space="0" w:color="auto"/>
            </w:tcBorders>
            <w:hideMark/>
          </w:tcPr>
          <w:p w14:paraId="46FD15E7" w14:textId="77777777" w:rsidR="00537783" w:rsidRDefault="00537783" w:rsidP="009E4F20">
            <w:pPr>
              <w:pStyle w:val="TAL"/>
              <w:rPr>
                <w:ins w:id="727" w:author="Nokia" w:date="2024-04-19T11:26:00Z"/>
                <w:lang w:eastAsia="fr-FR"/>
              </w:rPr>
            </w:pPr>
            <w:ins w:id="728" w:author="Nokia" w:date="2024-04-19T11:26:00Z">
              <w:r>
                <w:rPr>
                  <w:szCs w:val="16"/>
                  <w:lang w:eastAsia="ja-JP"/>
                </w:rPr>
                <w:t>EPRE ratio of OCNG to OCNG DMRS (Note 1)</w:t>
              </w:r>
            </w:ins>
          </w:p>
        </w:tc>
        <w:tc>
          <w:tcPr>
            <w:tcW w:w="1134" w:type="dxa"/>
            <w:tcBorders>
              <w:top w:val="single" w:sz="4" w:space="0" w:color="auto"/>
              <w:left w:val="single" w:sz="4" w:space="0" w:color="auto"/>
              <w:bottom w:val="single" w:sz="4" w:space="0" w:color="auto"/>
              <w:right w:val="single" w:sz="4" w:space="0" w:color="auto"/>
            </w:tcBorders>
          </w:tcPr>
          <w:p w14:paraId="763E129C" w14:textId="77777777" w:rsidR="00537783" w:rsidRDefault="00537783" w:rsidP="009E4F20">
            <w:pPr>
              <w:spacing w:after="0"/>
              <w:rPr>
                <w:ins w:id="729" w:author="Nokia" w:date="2024-04-19T11:26:00Z"/>
                <w:rFonts w:ascii="Arial" w:hAnsi="Arial"/>
                <w:sz w:val="18"/>
                <w:szCs w:val="18"/>
                <w:lang w:eastAsia="fr-F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465CE6C1" w14:textId="77777777" w:rsidR="00537783" w:rsidRDefault="00537783" w:rsidP="009E4F20">
            <w:pPr>
              <w:spacing w:after="0"/>
              <w:rPr>
                <w:ins w:id="730" w:author="Nokia" w:date="2024-04-19T11:26:00Z"/>
                <w:rFonts w:ascii="Arial" w:hAnsi="Arial"/>
                <w:sz w:val="18"/>
                <w:szCs w:val="18"/>
                <w:lang w:eastAsia="fr-FR"/>
              </w:rPr>
            </w:pPr>
          </w:p>
        </w:tc>
        <w:tc>
          <w:tcPr>
            <w:tcW w:w="4138" w:type="dxa"/>
            <w:gridSpan w:val="3"/>
            <w:vMerge/>
            <w:tcBorders>
              <w:left w:val="single" w:sz="4" w:space="0" w:color="auto"/>
              <w:bottom w:val="single" w:sz="4" w:space="0" w:color="auto"/>
              <w:right w:val="single" w:sz="4" w:space="0" w:color="auto"/>
            </w:tcBorders>
            <w:vAlign w:val="center"/>
            <w:hideMark/>
          </w:tcPr>
          <w:p w14:paraId="750D4C28" w14:textId="77777777" w:rsidR="00537783" w:rsidRDefault="00537783" w:rsidP="009E4F20">
            <w:pPr>
              <w:spacing w:after="0"/>
              <w:rPr>
                <w:ins w:id="731" w:author="Nokia" w:date="2024-04-19T11:26:00Z"/>
                <w:rFonts w:ascii="Arial" w:hAnsi="Arial"/>
                <w:sz w:val="18"/>
                <w:szCs w:val="18"/>
                <w:lang w:eastAsia="fr-FR"/>
              </w:rPr>
            </w:pPr>
          </w:p>
        </w:tc>
      </w:tr>
      <w:tr w:rsidR="00537783" w14:paraId="08EE19C0" w14:textId="77777777" w:rsidTr="009E4F20">
        <w:trPr>
          <w:jc w:val="center"/>
          <w:ins w:id="732" w:author="Nokia" w:date="2024-04-19T11:26:00Z"/>
        </w:trPr>
        <w:tc>
          <w:tcPr>
            <w:tcW w:w="3397" w:type="dxa"/>
            <w:gridSpan w:val="4"/>
            <w:tcBorders>
              <w:top w:val="single" w:sz="4" w:space="0" w:color="auto"/>
              <w:left w:val="single" w:sz="4" w:space="0" w:color="auto"/>
              <w:bottom w:val="single" w:sz="4" w:space="0" w:color="auto"/>
              <w:right w:val="single" w:sz="4" w:space="0" w:color="auto"/>
            </w:tcBorders>
            <w:hideMark/>
          </w:tcPr>
          <w:p w14:paraId="2EB796F9" w14:textId="77777777" w:rsidR="00537783" w:rsidRDefault="00537783" w:rsidP="009E4F20">
            <w:pPr>
              <w:pStyle w:val="TAL"/>
              <w:rPr>
                <w:ins w:id="733" w:author="Nokia" w:date="2024-04-19T11:26:00Z"/>
                <w:lang w:eastAsia="fr-FR"/>
              </w:rPr>
            </w:pPr>
            <w:ins w:id="734" w:author="Nokia" w:date="2024-04-19T11:26:00Z">
              <w:r>
                <w:rPr>
                  <w:position w:val="-12"/>
                  <w:lang w:eastAsia="fr-FR"/>
                </w:rPr>
                <w:object w:dxaOrig="350" w:dyaOrig="350" w14:anchorId="3D821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7.5pt;height:17.5pt" o:ole="" fillcolor="window">
                    <v:imagedata r:id="rId16" o:title=""/>
                  </v:shape>
                  <o:OLEObject Type="Embed" ProgID="Equation.3" ShapeID="_x0000_i1040" DrawAspect="Content" ObjectID="_1775034780" r:id="rId17"/>
                </w:object>
              </w:r>
              <w:r>
                <w:rPr>
                  <w:vertAlign w:val="superscript"/>
                  <w:lang w:eastAsia="fr-FR"/>
                </w:rPr>
                <w:t>Note2</w:t>
              </w:r>
            </w:ins>
          </w:p>
        </w:tc>
        <w:tc>
          <w:tcPr>
            <w:tcW w:w="1134" w:type="dxa"/>
            <w:tcBorders>
              <w:top w:val="single" w:sz="4" w:space="0" w:color="auto"/>
              <w:left w:val="single" w:sz="4" w:space="0" w:color="auto"/>
              <w:bottom w:val="single" w:sz="4" w:space="0" w:color="auto"/>
              <w:right w:val="single" w:sz="4" w:space="0" w:color="auto"/>
            </w:tcBorders>
          </w:tcPr>
          <w:p w14:paraId="5427AA05" w14:textId="77777777" w:rsidR="00537783" w:rsidRDefault="00537783" w:rsidP="009E4F20">
            <w:pPr>
              <w:pStyle w:val="TAC"/>
              <w:rPr>
                <w:ins w:id="735" w:author="Nokia" w:date="2024-04-19T11:26:00Z"/>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10B25A4F" w14:textId="77777777" w:rsidR="00537783" w:rsidRDefault="00537783" w:rsidP="009E4F20">
            <w:pPr>
              <w:pStyle w:val="TAC"/>
              <w:rPr>
                <w:ins w:id="736" w:author="Nokia" w:date="2024-04-19T11:26:00Z"/>
                <w:lang w:eastAsia="fr-FR"/>
              </w:rPr>
            </w:pPr>
            <w:ins w:id="737" w:author="Nokia" w:date="2024-04-19T11:26:00Z">
              <w:r>
                <w:rPr>
                  <w:lang w:eastAsia="fr-FR"/>
                </w:rPr>
                <w:t>dBm/15kHz</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253F5008" w14:textId="77777777" w:rsidR="00537783" w:rsidRDefault="00537783" w:rsidP="009E4F20">
            <w:pPr>
              <w:pStyle w:val="TAC"/>
              <w:rPr>
                <w:ins w:id="738" w:author="Nokia" w:date="2024-04-19T11:26:00Z"/>
                <w:lang w:eastAsia="fr-FR"/>
              </w:rPr>
            </w:pPr>
            <w:ins w:id="739" w:author="Nokia" w:date="2024-04-19T11:26:00Z">
              <w:r w:rsidRPr="00CC7CD3">
                <w:rPr>
                  <w:lang w:eastAsia="fr-FR"/>
                </w:rPr>
                <w:t>-98</w:t>
              </w:r>
            </w:ins>
          </w:p>
        </w:tc>
      </w:tr>
      <w:tr w:rsidR="00537783" w14:paraId="37C06192" w14:textId="77777777" w:rsidTr="009E4F20">
        <w:trPr>
          <w:jc w:val="center"/>
          <w:ins w:id="740" w:author="Nokia" w:date="2024-04-19T11:26:00Z"/>
        </w:trPr>
        <w:tc>
          <w:tcPr>
            <w:tcW w:w="3397" w:type="dxa"/>
            <w:gridSpan w:val="4"/>
            <w:vMerge w:val="restart"/>
            <w:tcBorders>
              <w:top w:val="single" w:sz="4" w:space="0" w:color="auto"/>
              <w:left w:val="single" w:sz="4" w:space="0" w:color="auto"/>
              <w:bottom w:val="single" w:sz="4" w:space="0" w:color="auto"/>
              <w:right w:val="single" w:sz="4" w:space="0" w:color="auto"/>
            </w:tcBorders>
            <w:hideMark/>
          </w:tcPr>
          <w:p w14:paraId="315EA23C" w14:textId="77777777" w:rsidR="00537783" w:rsidRDefault="00537783" w:rsidP="009E4F20">
            <w:pPr>
              <w:pStyle w:val="TAL"/>
              <w:rPr>
                <w:ins w:id="741" w:author="Nokia" w:date="2024-04-19T11:26:00Z"/>
                <w:lang w:eastAsia="fr-FR"/>
              </w:rPr>
            </w:pPr>
            <w:ins w:id="742" w:author="Nokia" w:date="2024-04-19T11:26:00Z">
              <w:r>
                <w:rPr>
                  <w:rFonts w:eastAsia="Calibri" w:cs="Arial"/>
                  <w:position w:val="-12"/>
                  <w:szCs w:val="22"/>
                  <w:lang w:eastAsia="fr-FR"/>
                </w:rPr>
                <w:object w:dxaOrig="350" w:dyaOrig="350" w14:anchorId="423F71C6">
                  <v:shape id="_x0000_i1041" type="#_x0000_t75" style="width:17.5pt;height:17.5pt" o:ole="" fillcolor="window">
                    <v:imagedata r:id="rId16" o:title=""/>
                  </v:shape>
                  <o:OLEObject Type="Embed" ProgID="Equation.3" ShapeID="_x0000_i1041" DrawAspect="Content" ObjectID="_1775034781" r:id="rId18"/>
                </w:object>
              </w:r>
              <w:r>
                <w:rPr>
                  <w:rFonts w:cs="Arial"/>
                  <w:vertAlign w:val="superscript"/>
                  <w:lang w:eastAsia="fr-FR"/>
                </w:rPr>
                <w:t>Note2</w:t>
              </w:r>
            </w:ins>
          </w:p>
        </w:tc>
        <w:tc>
          <w:tcPr>
            <w:tcW w:w="1134" w:type="dxa"/>
            <w:tcBorders>
              <w:top w:val="single" w:sz="4" w:space="0" w:color="auto"/>
              <w:left w:val="single" w:sz="4" w:space="0" w:color="auto"/>
              <w:bottom w:val="nil"/>
              <w:right w:val="single" w:sz="4" w:space="0" w:color="auto"/>
            </w:tcBorders>
          </w:tcPr>
          <w:p w14:paraId="16829637" w14:textId="77777777" w:rsidR="00537783" w:rsidRDefault="00537783" w:rsidP="009E4F20">
            <w:pPr>
              <w:pStyle w:val="TAC"/>
              <w:rPr>
                <w:ins w:id="743" w:author="Nokia" w:date="2024-04-19T11:26:00Z"/>
                <w:lang w:eastAsia="fr-FR"/>
              </w:rPr>
            </w:pPr>
          </w:p>
        </w:tc>
        <w:tc>
          <w:tcPr>
            <w:tcW w:w="1532" w:type="dxa"/>
            <w:tcBorders>
              <w:top w:val="single" w:sz="4" w:space="0" w:color="auto"/>
              <w:left w:val="single" w:sz="4" w:space="0" w:color="auto"/>
              <w:bottom w:val="nil"/>
              <w:right w:val="single" w:sz="4" w:space="0" w:color="auto"/>
            </w:tcBorders>
            <w:hideMark/>
          </w:tcPr>
          <w:p w14:paraId="2AC97B39" w14:textId="77777777" w:rsidR="00537783" w:rsidRDefault="00537783" w:rsidP="009E4F20">
            <w:pPr>
              <w:pStyle w:val="TAC"/>
              <w:rPr>
                <w:ins w:id="744" w:author="Nokia" w:date="2024-04-19T11:26:00Z"/>
                <w:lang w:eastAsia="fr-FR"/>
              </w:rPr>
            </w:pPr>
            <w:ins w:id="745" w:author="Nokia" w:date="2024-04-19T11:26:00Z">
              <w:r>
                <w:rPr>
                  <w:lang w:eastAsia="fr-FR"/>
                </w:rPr>
                <w:t>dBm/SCS</w:t>
              </w:r>
            </w:ins>
          </w:p>
        </w:tc>
        <w:tc>
          <w:tcPr>
            <w:tcW w:w="4138" w:type="dxa"/>
            <w:gridSpan w:val="3"/>
            <w:tcBorders>
              <w:top w:val="single" w:sz="4" w:space="0" w:color="auto"/>
              <w:left w:val="single" w:sz="4" w:space="0" w:color="auto"/>
              <w:bottom w:val="single" w:sz="4" w:space="0" w:color="auto"/>
              <w:right w:val="single" w:sz="4" w:space="0" w:color="auto"/>
            </w:tcBorders>
            <w:hideMark/>
          </w:tcPr>
          <w:p w14:paraId="0E88F8E0" w14:textId="77777777" w:rsidR="00537783" w:rsidRDefault="00537783" w:rsidP="009E4F20">
            <w:pPr>
              <w:pStyle w:val="TAC"/>
              <w:rPr>
                <w:ins w:id="746" w:author="Nokia" w:date="2024-04-19T11:26:00Z"/>
                <w:lang w:eastAsia="fr-FR"/>
              </w:rPr>
            </w:pPr>
            <w:ins w:id="747" w:author="Nokia" w:date="2024-04-19T11:26:00Z">
              <w:r w:rsidRPr="00CC7CD3">
                <w:rPr>
                  <w:lang w:eastAsia="fr-FR"/>
                </w:rPr>
                <w:t>-98</w:t>
              </w:r>
            </w:ins>
          </w:p>
        </w:tc>
      </w:tr>
      <w:tr w:rsidR="00537783" w14:paraId="05F879EF" w14:textId="77777777" w:rsidTr="009E4F20">
        <w:trPr>
          <w:jc w:val="center"/>
          <w:ins w:id="748" w:author="Nokia" w:date="2024-04-19T11:26:00Z"/>
        </w:trPr>
        <w:tc>
          <w:tcPr>
            <w:tcW w:w="3397" w:type="dxa"/>
            <w:gridSpan w:val="4"/>
            <w:vMerge/>
            <w:tcBorders>
              <w:top w:val="single" w:sz="4" w:space="0" w:color="auto"/>
              <w:left w:val="single" w:sz="4" w:space="0" w:color="auto"/>
              <w:bottom w:val="single" w:sz="4" w:space="0" w:color="auto"/>
              <w:right w:val="single" w:sz="4" w:space="0" w:color="auto"/>
            </w:tcBorders>
            <w:vAlign w:val="center"/>
            <w:hideMark/>
          </w:tcPr>
          <w:p w14:paraId="6A6C00B8" w14:textId="77777777" w:rsidR="00537783" w:rsidRDefault="00537783" w:rsidP="009E4F20">
            <w:pPr>
              <w:spacing w:after="0"/>
              <w:rPr>
                <w:ins w:id="749" w:author="Nokia" w:date="2024-04-19T11:26:00Z"/>
                <w:rFonts w:ascii="Arial" w:hAnsi="Arial"/>
                <w:sz w:val="18"/>
                <w:lang w:eastAsia="fr-FR"/>
              </w:rPr>
            </w:pPr>
          </w:p>
        </w:tc>
        <w:tc>
          <w:tcPr>
            <w:tcW w:w="1134" w:type="dxa"/>
            <w:tcBorders>
              <w:top w:val="nil"/>
              <w:left w:val="single" w:sz="4" w:space="0" w:color="auto"/>
              <w:bottom w:val="single" w:sz="4" w:space="0" w:color="auto"/>
              <w:right w:val="single" w:sz="4" w:space="0" w:color="auto"/>
            </w:tcBorders>
          </w:tcPr>
          <w:p w14:paraId="4C647526" w14:textId="77777777" w:rsidR="00537783" w:rsidRDefault="00537783" w:rsidP="009E4F20">
            <w:pPr>
              <w:pStyle w:val="TAC"/>
              <w:rPr>
                <w:ins w:id="750" w:author="Nokia" w:date="2024-04-19T11:26:00Z"/>
                <w:lang w:eastAsia="fr-FR"/>
              </w:rPr>
            </w:pPr>
          </w:p>
        </w:tc>
        <w:tc>
          <w:tcPr>
            <w:tcW w:w="1532" w:type="dxa"/>
            <w:tcBorders>
              <w:top w:val="nil"/>
              <w:left w:val="single" w:sz="4" w:space="0" w:color="auto"/>
              <w:bottom w:val="single" w:sz="4" w:space="0" w:color="auto"/>
              <w:right w:val="single" w:sz="4" w:space="0" w:color="auto"/>
            </w:tcBorders>
          </w:tcPr>
          <w:p w14:paraId="44EF18A2" w14:textId="77777777" w:rsidR="00537783" w:rsidRDefault="00537783" w:rsidP="009E4F20">
            <w:pPr>
              <w:pStyle w:val="TAC"/>
              <w:rPr>
                <w:ins w:id="751" w:author="Nokia" w:date="2024-04-19T11:26:00Z"/>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390D2EC" w14:textId="77777777" w:rsidR="00537783" w:rsidRDefault="00537783" w:rsidP="009E4F20">
            <w:pPr>
              <w:pStyle w:val="TAC"/>
              <w:rPr>
                <w:ins w:id="752" w:author="Nokia" w:date="2024-04-19T11:26:00Z"/>
                <w:lang w:eastAsia="fr-FR"/>
              </w:rPr>
            </w:pPr>
            <w:ins w:id="753" w:author="Nokia" w:date="2024-04-19T11:26:00Z">
              <w:r w:rsidRPr="00CC7CD3">
                <w:rPr>
                  <w:lang w:eastAsia="fr-FR"/>
                </w:rPr>
                <w:t>-95</w:t>
              </w:r>
            </w:ins>
          </w:p>
        </w:tc>
      </w:tr>
      <w:tr w:rsidR="00537783" w14:paraId="61D6AF32" w14:textId="77777777" w:rsidTr="009E4F20">
        <w:trPr>
          <w:jc w:val="center"/>
          <w:ins w:id="754" w:author="Nokia" w:date="2024-04-19T11:26:00Z"/>
        </w:trPr>
        <w:tc>
          <w:tcPr>
            <w:tcW w:w="3397" w:type="dxa"/>
            <w:gridSpan w:val="4"/>
            <w:tcBorders>
              <w:top w:val="single" w:sz="4" w:space="0" w:color="auto"/>
              <w:left w:val="single" w:sz="4" w:space="0" w:color="auto"/>
              <w:bottom w:val="single" w:sz="4" w:space="0" w:color="auto"/>
              <w:right w:val="single" w:sz="4" w:space="0" w:color="auto"/>
            </w:tcBorders>
            <w:hideMark/>
          </w:tcPr>
          <w:p w14:paraId="286A8344" w14:textId="77777777" w:rsidR="00537783" w:rsidRDefault="00537783" w:rsidP="009E4F20">
            <w:pPr>
              <w:pStyle w:val="TAL"/>
              <w:rPr>
                <w:ins w:id="755" w:author="Nokia" w:date="2024-04-19T11:26:00Z"/>
                <w:i/>
                <w:lang w:eastAsia="fr-FR"/>
              </w:rPr>
            </w:pPr>
            <w:ins w:id="756" w:author="Nokia" w:date="2024-04-19T11:26:00Z">
              <w:r>
                <w:rPr>
                  <w:i/>
                  <w:position w:val="-12"/>
                  <w:lang w:eastAsia="fr-FR"/>
                </w:rPr>
                <w:object w:dxaOrig="650" w:dyaOrig="350" w14:anchorId="16FC96E5">
                  <v:shape id="_x0000_i1042" type="#_x0000_t75" style="width:32.5pt;height:17.5pt" o:ole="" fillcolor="window">
                    <v:imagedata r:id="rId19" o:title=""/>
                  </v:shape>
                  <o:OLEObject Type="Embed" ProgID="Equation.3" ShapeID="_x0000_i1042" DrawAspect="Content" ObjectID="_1775034782" r:id="rId20"/>
                </w:object>
              </w:r>
            </w:ins>
          </w:p>
        </w:tc>
        <w:tc>
          <w:tcPr>
            <w:tcW w:w="1134" w:type="dxa"/>
            <w:tcBorders>
              <w:top w:val="single" w:sz="4" w:space="0" w:color="auto"/>
              <w:left w:val="single" w:sz="4" w:space="0" w:color="auto"/>
              <w:bottom w:val="single" w:sz="4" w:space="0" w:color="auto"/>
              <w:right w:val="single" w:sz="4" w:space="0" w:color="auto"/>
            </w:tcBorders>
          </w:tcPr>
          <w:p w14:paraId="193A9F72" w14:textId="77777777" w:rsidR="00537783" w:rsidRDefault="00537783" w:rsidP="009E4F20">
            <w:pPr>
              <w:pStyle w:val="TAC"/>
              <w:rPr>
                <w:ins w:id="757" w:author="Nokia" w:date="2024-04-19T11:26:00Z"/>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7903A6C9" w14:textId="77777777" w:rsidR="00537783" w:rsidRDefault="00537783" w:rsidP="009E4F20">
            <w:pPr>
              <w:pStyle w:val="TAC"/>
              <w:rPr>
                <w:ins w:id="758" w:author="Nokia" w:date="2024-04-19T11:26:00Z"/>
                <w:lang w:eastAsia="fr-FR"/>
              </w:rPr>
            </w:pPr>
            <w:ins w:id="759" w:author="Nokia" w:date="2024-04-19T11:26:00Z">
              <w:r>
                <w:rPr>
                  <w:lang w:eastAsia="fr-FR"/>
                </w:rPr>
                <w:t>dB</w:t>
              </w:r>
            </w:ins>
          </w:p>
        </w:tc>
        <w:tc>
          <w:tcPr>
            <w:tcW w:w="1445" w:type="dxa"/>
            <w:tcBorders>
              <w:top w:val="single" w:sz="4" w:space="0" w:color="auto"/>
              <w:left w:val="single" w:sz="4" w:space="0" w:color="auto"/>
              <w:bottom w:val="single" w:sz="4" w:space="0" w:color="auto"/>
              <w:right w:val="single" w:sz="4" w:space="0" w:color="auto"/>
            </w:tcBorders>
            <w:hideMark/>
          </w:tcPr>
          <w:p w14:paraId="1C226D13" w14:textId="77777777" w:rsidR="00537783" w:rsidRDefault="00537783" w:rsidP="009E4F20">
            <w:pPr>
              <w:pStyle w:val="TAC"/>
              <w:rPr>
                <w:ins w:id="760" w:author="Nokia" w:date="2024-04-19T11:26:00Z"/>
                <w:lang w:eastAsia="fr-FR"/>
              </w:rPr>
            </w:pPr>
            <w:ins w:id="761" w:author="Nokia" w:date="2024-04-19T11:26:00Z">
              <w:r>
                <w:t>[TBD]</w:t>
              </w:r>
            </w:ins>
          </w:p>
        </w:tc>
        <w:tc>
          <w:tcPr>
            <w:tcW w:w="1418" w:type="dxa"/>
            <w:tcBorders>
              <w:top w:val="single" w:sz="4" w:space="0" w:color="auto"/>
              <w:left w:val="single" w:sz="4" w:space="0" w:color="auto"/>
              <w:bottom w:val="single" w:sz="4" w:space="0" w:color="auto"/>
              <w:right w:val="single" w:sz="4" w:space="0" w:color="auto"/>
            </w:tcBorders>
            <w:hideMark/>
          </w:tcPr>
          <w:p w14:paraId="6FBF35B6" w14:textId="77777777" w:rsidR="00537783" w:rsidRDefault="00537783" w:rsidP="009E4F20">
            <w:pPr>
              <w:pStyle w:val="TAC"/>
              <w:rPr>
                <w:ins w:id="762" w:author="Nokia" w:date="2024-04-19T11:26:00Z"/>
                <w:lang w:eastAsia="fr-FR"/>
              </w:rPr>
            </w:pPr>
            <w:ins w:id="763" w:author="Nokia" w:date="2024-04-19T11:26:00Z">
              <w:r>
                <w:t>[TBD]</w:t>
              </w:r>
            </w:ins>
          </w:p>
        </w:tc>
        <w:tc>
          <w:tcPr>
            <w:tcW w:w="1275" w:type="dxa"/>
            <w:tcBorders>
              <w:top w:val="single" w:sz="4" w:space="0" w:color="auto"/>
              <w:left w:val="single" w:sz="4" w:space="0" w:color="auto"/>
              <w:bottom w:val="single" w:sz="4" w:space="0" w:color="auto"/>
              <w:right w:val="single" w:sz="4" w:space="0" w:color="auto"/>
            </w:tcBorders>
          </w:tcPr>
          <w:p w14:paraId="157C6FB8" w14:textId="77777777" w:rsidR="00537783" w:rsidRDefault="00537783" w:rsidP="009E4F20">
            <w:pPr>
              <w:pStyle w:val="TAC"/>
              <w:rPr>
                <w:ins w:id="764" w:author="Nokia" w:date="2024-04-19T11:26:00Z"/>
                <w:lang w:eastAsia="fr-FR"/>
              </w:rPr>
            </w:pPr>
            <w:ins w:id="765" w:author="Nokia" w:date="2024-04-19T11:26:00Z">
              <w:r>
                <w:t>[TBD]</w:t>
              </w:r>
            </w:ins>
          </w:p>
        </w:tc>
      </w:tr>
      <w:tr w:rsidR="00537783" w14:paraId="02C20C6D" w14:textId="77777777" w:rsidTr="009E4F20">
        <w:trPr>
          <w:jc w:val="center"/>
          <w:ins w:id="766" w:author="Nokia" w:date="2024-04-19T11:26:00Z"/>
        </w:trPr>
        <w:tc>
          <w:tcPr>
            <w:tcW w:w="3397" w:type="dxa"/>
            <w:gridSpan w:val="4"/>
            <w:tcBorders>
              <w:top w:val="single" w:sz="4" w:space="0" w:color="auto"/>
              <w:left w:val="single" w:sz="4" w:space="0" w:color="auto"/>
              <w:bottom w:val="single" w:sz="4" w:space="0" w:color="auto"/>
              <w:right w:val="single" w:sz="4" w:space="0" w:color="auto"/>
            </w:tcBorders>
            <w:hideMark/>
          </w:tcPr>
          <w:p w14:paraId="040C0AB4" w14:textId="77777777" w:rsidR="00537783" w:rsidRDefault="00537783" w:rsidP="009E4F20">
            <w:pPr>
              <w:pStyle w:val="TAL"/>
              <w:rPr>
                <w:ins w:id="767" w:author="Nokia" w:date="2024-04-19T11:26:00Z"/>
                <w:lang w:eastAsia="fr-FR"/>
              </w:rPr>
            </w:pPr>
            <w:ins w:id="768" w:author="Nokia" w:date="2024-04-19T11:26:00Z">
              <w:r>
                <w:rPr>
                  <w:position w:val="-12"/>
                  <w:lang w:eastAsia="fr-FR"/>
                </w:rPr>
                <w:object w:dxaOrig="790" w:dyaOrig="350" w14:anchorId="73357A1F">
                  <v:shape id="_x0000_i1043" type="#_x0000_t75" style="width:39.5pt;height:17.5pt" o:ole="" fillcolor="window">
                    <v:imagedata r:id="rId21" o:title=""/>
                  </v:shape>
                  <o:OLEObject Type="Embed" ProgID="Equation.3" ShapeID="_x0000_i1043" DrawAspect="Content" ObjectID="_1775034783" r:id="rId22"/>
                </w:object>
              </w:r>
            </w:ins>
          </w:p>
        </w:tc>
        <w:tc>
          <w:tcPr>
            <w:tcW w:w="1134" w:type="dxa"/>
            <w:tcBorders>
              <w:top w:val="single" w:sz="4" w:space="0" w:color="auto"/>
              <w:left w:val="single" w:sz="4" w:space="0" w:color="auto"/>
              <w:bottom w:val="single" w:sz="4" w:space="0" w:color="auto"/>
              <w:right w:val="single" w:sz="4" w:space="0" w:color="auto"/>
            </w:tcBorders>
          </w:tcPr>
          <w:p w14:paraId="5D034054" w14:textId="77777777" w:rsidR="00537783" w:rsidRDefault="00537783" w:rsidP="009E4F20">
            <w:pPr>
              <w:pStyle w:val="TAC"/>
              <w:rPr>
                <w:ins w:id="769" w:author="Nokia" w:date="2024-04-19T11:26:00Z"/>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60C7C568" w14:textId="77777777" w:rsidR="00537783" w:rsidRDefault="00537783" w:rsidP="009E4F20">
            <w:pPr>
              <w:pStyle w:val="TAC"/>
              <w:rPr>
                <w:ins w:id="770" w:author="Nokia" w:date="2024-04-19T11:26:00Z"/>
                <w:lang w:eastAsia="fr-FR"/>
              </w:rPr>
            </w:pPr>
            <w:ins w:id="771" w:author="Nokia" w:date="2024-04-19T11:26:00Z">
              <w:r>
                <w:rPr>
                  <w:lang w:eastAsia="fr-FR"/>
                </w:rPr>
                <w:t>dB</w:t>
              </w:r>
            </w:ins>
          </w:p>
        </w:tc>
        <w:tc>
          <w:tcPr>
            <w:tcW w:w="1445" w:type="dxa"/>
            <w:tcBorders>
              <w:top w:val="single" w:sz="4" w:space="0" w:color="auto"/>
              <w:left w:val="single" w:sz="4" w:space="0" w:color="auto"/>
              <w:bottom w:val="single" w:sz="4" w:space="0" w:color="auto"/>
              <w:right w:val="single" w:sz="4" w:space="0" w:color="auto"/>
            </w:tcBorders>
            <w:hideMark/>
          </w:tcPr>
          <w:p w14:paraId="6AED2063" w14:textId="77777777" w:rsidR="00537783" w:rsidRDefault="00537783" w:rsidP="009E4F20">
            <w:pPr>
              <w:pStyle w:val="TAC"/>
              <w:rPr>
                <w:ins w:id="772" w:author="Nokia" w:date="2024-04-19T11:26:00Z"/>
                <w:lang w:eastAsia="fr-FR"/>
              </w:rPr>
            </w:pPr>
            <w:ins w:id="773" w:author="Nokia" w:date="2024-04-19T11:26:00Z">
              <w:r>
                <w:t>[TBD]</w:t>
              </w:r>
            </w:ins>
          </w:p>
        </w:tc>
        <w:tc>
          <w:tcPr>
            <w:tcW w:w="1418" w:type="dxa"/>
            <w:tcBorders>
              <w:top w:val="single" w:sz="4" w:space="0" w:color="auto"/>
              <w:left w:val="single" w:sz="4" w:space="0" w:color="auto"/>
              <w:bottom w:val="single" w:sz="4" w:space="0" w:color="auto"/>
              <w:right w:val="single" w:sz="4" w:space="0" w:color="auto"/>
            </w:tcBorders>
            <w:hideMark/>
          </w:tcPr>
          <w:p w14:paraId="26006E9A" w14:textId="77777777" w:rsidR="00537783" w:rsidRDefault="00537783" w:rsidP="009E4F20">
            <w:pPr>
              <w:pStyle w:val="TAC"/>
              <w:rPr>
                <w:ins w:id="774" w:author="Nokia" w:date="2024-04-19T11:26:00Z"/>
                <w:lang w:eastAsia="fr-FR"/>
              </w:rPr>
            </w:pPr>
            <w:ins w:id="775" w:author="Nokia" w:date="2024-04-19T11:26:00Z">
              <w:r w:rsidRPr="00AC26D1">
                <w:t>[TBD]</w:t>
              </w:r>
            </w:ins>
          </w:p>
        </w:tc>
        <w:tc>
          <w:tcPr>
            <w:tcW w:w="1275" w:type="dxa"/>
            <w:tcBorders>
              <w:top w:val="single" w:sz="4" w:space="0" w:color="auto"/>
              <w:left w:val="single" w:sz="4" w:space="0" w:color="auto"/>
              <w:bottom w:val="single" w:sz="4" w:space="0" w:color="auto"/>
              <w:right w:val="single" w:sz="4" w:space="0" w:color="auto"/>
            </w:tcBorders>
          </w:tcPr>
          <w:p w14:paraId="799FCE80" w14:textId="77777777" w:rsidR="00537783" w:rsidRDefault="00537783" w:rsidP="009E4F20">
            <w:pPr>
              <w:pStyle w:val="TAC"/>
              <w:rPr>
                <w:ins w:id="776" w:author="Nokia" w:date="2024-04-19T11:26:00Z"/>
                <w:lang w:eastAsia="fr-FR"/>
              </w:rPr>
            </w:pPr>
            <w:ins w:id="777" w:author="Nokia" w:date="2024-04-19T11:26:00Z">
              <w:r w:rsidRPr="00AC26D1">
                <w:t>[TBD]</w:t>
              </w:r>
            </w:ins>
          </w:p>
        </w:tc>
      </w:tr>
      <w:tr w:rsidR="00537783" w14:paraId="74505F05" w14:textId="77777777" w:rsidTr="009E4F20">
        <w:trPr>
          <w:jc w:val="center"/>
          <w:ins w:id="778" w:author="Nokia" w:date="2024-04-19T11:26:00Z"/>
        </w:trPr>
        <w:tc>
          <w:tcPr>
            <w:tcW w:w="968" w:type="dxa"/>
            <w:tcBorders>
              <w:top w:val="single" w:sz="4" w:space="0" w:color="auto"/>
              <w:left w:val="single" w:sz="4" w:space="0" w:color="auto"/>
              <w:bottom w:val="nil"/>
              <w:right w:val="single" w:sz="4" w:space="0" w:color="auto"/>
            </w:tcBorders>
            <w:hideMark/>
          </w:tcPr>
          <w:p w14:paraId="696351E4" w14:textId="77777777" w:rsidR="00537783" w:rsidRDefault="00537783" w:rsidP="009E4F20">
            <w:pPr>
              <w:pStyle w:val="TAL"/>
              <w:rPr>
                <w:ins w:id="779" w:author="Nokia" w:date="2024-04-19T11:26:00Z"/>
                <w:lang w:eastAsia="fr-FR"/>
              </w:rPr>
            </w:pPr>
            <w:ins w:id="780" w:author="Nokia" w:date="2024-04-19T11:26:00Z">
              <w:r>
                <w:rPr>
                  <w:lang w:eastAsia="fr-FR"/>
                </w:rPr>
                <w:t>SSB_RP</w:t>
              </w:r>
            </w:ins>
          </w:p>
        </w:tc>
        <w:tc>
          <w:tcPr>
            <w:tcW w:w="2429" w:type="dxa"/>
            <w:gridSpan w:val="3"/>
            <w:tcBorders>
              <w:top w:val="single" w:sz="4" w:space="0" w:color="auto"/>
              <w:left w:val="single" w:sz="4" w:space="0" w:color="auto"/>
              <w:bottom w:val="single" w:sz="4" w:space="0" w:color="auto"/>
              <w:right w:val="single" w:sz="4" w:space="0" w:color="auto"/>
            </w:tcBorders>
          </w:tcPr>
          <w:p w14:paraId="22497CB0" w14:textId="77777777" w:rsidR="00537783" w:rsidRDefault="00537783" w:rsidP="009E4F20">
            <w:pPr>
              <w:pStyle w:val="TAL"/>
              <w:rPr>
                <w:ins w:id="781" w:author="Nokia" w:date="2024-04-19T11:26:00Z"/>
                <w:lang w:eastAsia="fr-FR"/>
              </w:rPr>
            </w:pPr>
          </w:p>
        </w:tc>
        <w:tc>
          <w:tcPr>
            <w:tcW w:w="1134" w:type="dxa"/>
            <w:tcBorders>
              <w:top w:val="single" w:sz="4" w:space="0" w:color="auto"/>
              <w:left w:val="single" w:sz="4" w:space="0" w:color="auto"/>
              <w:bottom w:val="single" w:sz="4" w:space="0" w:color="auto"/>
              <w:right w:val="single" w:sz="4" w:space="0" w:color="auto"/>
            </w:tcBorders>
          </w:tcPr>
          <w:p w14:paraId="784122C8" w14:textId="77777777" w:rsidR="00537783" w:rsidRDefault="00537783" w:rsidP="009E4F20">
            <w:pPr>
              <w:pStyle w:val="TAC"/>
              <w:rPr>
                <w:ins w:id="782" w:author="Nokia" w:date="2024-04-19T11:26:00Z"/>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75E0515B" w14:textId="77777777" w:rsidR="00537783" w:rsidRDefault="00537783" w:rsidP="009E4F20">
            <w:pPr>
              <w:pStyle w:val="TAC"/>
              <w:rPr>
                <w:ins w:id="783" w:author="Nokia" w:date="2024-04-19T11:26:00Z"/>
                <w:lang w:eastAsia="fr-FR"/>
              </w:rPr>
            </w:pPr>
            <w:ins w:id="784" w:author="Nokia" w:date="2024-04-19T11:26:00Z">
              <w:r>
                <w:rPr>
                  <w:lang w:eastAsia="fr-FR"/>
                </w:rPr>
                <w:t>dBm/SCS</w:t>
              </w:r>
            </w:ins>
          </w:p>
        </w:tc>
        <w:tc>
          <w:tcPr>
            <w:tcW w:w="1445" w:type="dxa"/>
            <w:tcBorders>
              <w:top w:val="single" w:sz="4" w:space="0" w:color="auto"/>
              <w:left w:val="single" w:sz="4" w:space="0" w:color="auto"/>
              <w:bottom w:val="single" w:sz="4" w:space="0" w:color="auto"/>
              <w:right w:val="single" w:sz="4" w:space="0" w:color="auto"/>
            </w:tcBorders>
            <w:hideMark/>
          </w:tcPr>
          <w:p w14:paraId="399E1642" w14:textId="77777777" w:rsidR="00537783" w:rsidRDefault="00537783" w:rsidP="009E4F20">
            <w:pPr>
              <w:pStyle w:val="TAC"/>
              <w:rPr>
                <w:ins w:id="785" w:author="Nokia" w:date="2024-04-19T11:26:00Z"/>
                <w:lang w:eastAsia="fr-FR"/>
              </w:rPr>
            </w:pPr>
            <w:ins w:id="786" w:author="Nokia" w:date="2024-04-19T11:26:00Z">
              <w:r w:rsidRPr="00CB3368">
                <w:t>[TBD]</w:t>
              </w:r>
            </w:ins>
          </w:p>
        </w:tc>
        <w:tc>
          <w:tcPr>
            <w:tcW w:w="1418" w:type="dxa"/>
            <w:tcBorders>
              <w:top w:val="single" w:sz="4" w:space="0" w:color="auto"/>
              <w:left w:val="single" w:sz="4" w:space="0" w:color="auto"/>
              <w:bottom w:val="single" w:sz="4" w:space="0" w:color="auto"/>
              <w:right w:val="single" w:sz="4" w:space="0" w:color="auto"/>
            </w:tcBorders>
            <w:hideMark/>
          </w:tcPr>
          <w:p w14:paraId="00C8A1BF" w14:textId="77777777" w:rsidR="00537783" w:rsidRDefault="00537783" w:rsidP="009E4F20">
            <w:pPr>
              <w:pStyle w:val="TAC"/>
              <w:rPr>
                <w:ins w:id="787" w:author="Nokia" w:date="2024-04-19T11:26:00Z"/>
                <w:lang w:eastAsia="fr-FR"/>
              </w:rPr>
            </w:pPr>
            <w:ins w:id="788" w:author="Nokia" w:date="2024-04-19T11:26:00Z">
              <w:r w:rsidRPr="00146984">
                <w:t>[TBD]</w:t>
              </w:r>
            </w:ins>
          </w:p>
        </w:tc>
        <w:tc>
          <w:tcPr>
            <w:tcW w:w="1275" w:type="dxa"/>
            <w:tcBorders>
              <w:top w:val="single" w:sz="4" w:space="0" w:color="auto"/>
              <w:left w:val="single" w:sz="4" w:space="0" w:color="auto"/>
              <w:bottom w:val="single" w:sz="4" w:space="0" w:color="auto"/>
              <w:right w:val="single" w:sz="4" w:space="0" w:color="auto"/>
            </w:tcBorders>
          </w:tcPr>
          <w:p w14:paraId="2BF1BF9B" w14:textId="77777777" w:rsidR="00537783" w:rsidRDefault="00537783" w:rsidP="009E4F20">
            <w:pPr>
              <w:pStyle w:val="TAC"/>
              <w:rPr>
                <w:ins w:id="789" w:author="Nokia" w:date="2024-04-19T11:26:00Z"/>
                <w:lang w:eastAsia="fr-FR"/>
              </w:rPr>
            </w:pPr>
            <w:ins w:id="790" w:author="Nokia" w:date="2024-04-19T11:26:00Z">
              <w:r w:rsidRPr="00146984">
                <w:t>[TBD]</w:t>
              </w:r>
            </w:ins>
          </w:p>
        </w:tc>
      </w:tr>
      <w:tr w:rsidR="00537783" w14:paraId="5935975D" w14:textId="77777777" w:rsidTr="009E4F20">
        <w:trPr>
          <w:jc w:val="center"/>
          <w:ins w:id="791" w:author="Nokia" w:date="2024-04-19T11:26:00Z"/>
        </w:trPr>
        <w:tc>
          <w:tcPr>
            <w:tcW w:w="968" w:type="dxa"/>
            <w:tcBorders>
              <w:top w:val="nil"/>
              <w:left w:val="single" w:sz="4" w:space="0" w:color="auto"/>
              <w:bottom w:val="single" w:sz="4" w:space="0" w:color="auto"/>
              <w:right w:val="single" w:sz="4" w:space="0" w:color="auto"/>
            </w:tcBorders>
          </w:tcPr>
          <w:p w14:paraId="4A5A339F" w14:textId="77777777" w:rsidR="00537783" w:rsidRDefault="00537783" w:rsidP="009E4F20">
            <w:pPr>
              <w:pStyle w:val="TAL"/>
              <w:rPr>
                <w:ins w:id="792" w:author="Nokia" w:date="2024-04-19T11:26:00Z"/>
                <w:lang w:eastAsia="fr-FR"/>
              </w:rPr>
            </w:pPr>
          </w:p>
        </w:tc>
        <w:tc>
          <w:tcPr>
            <w:tcW w:w="2429" w:type="dxa"/>
            <w:gridSpan w:val="3"/>
            <w:tcBorders>
              <w:top w:val="single" w:sz="4" w:space="0" w:color="auto"/>
              <w:left w:val="single" w:sz="4" w:space="0" w:color="auto"/>
              <w:bottom w:val="single" w:sz="4" w:space="0" w:color="auto"/>
              <w:right w:val="single" w:sz="4" w:space="0" w:color="auto"/>
            </w:tcBorders>
          </w:tcPr>
          <w:p w14:paraId="017B331B" w14:textId="77777777" w:rsidR="00537783" w:rsidRDefault="00537783" w:rsidP="009E4F20">
            <w:pPr>
              <w:pStyle w:val="TAL"/>
              <w:rPr>
                <w:ins w:id="793" w:author="Nokia" w:date="2024-04-19T11:26:00Z"/>
                <w:lang w:eastAsia="fr-FR"/>
              </w:rPr>
            </w:pPr>
          </w:p>
        </w:tc>
        <w:tc>
          <w:tcPr>
            <w:tcW w:w="1134" w:type="dxa"/>
            <w:tcBorders>
              <w:top w:val="single" w:sz="4" w:space="0" w:color="auto"/>
              <w:left w:val="single" w:sz="4" w:space="0" w:color="auto"/>
              <w:bottom w:val="single" w:sz="4" w:space="0" w:color="auto"/>
              <w:right w:val="single" w:sz="4" w:space="0" w:color="auto"/>
            </w:tcBorders>
          </w:tcPr>
          <w:p w14:paraId="6E644C33" w14:textId="77777777" w:rsidR="00537783" w:rsidRDefault="00537783" w:rsidP="009E4F20">
            <w:pPr>
              <w:pStyle w:val="TAC"/>
              <w:rPr>
                <w:ins w:id="794" w:author="Nokia" w:date="2024-04-19T11:26:00Z"/>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18CC45FB" w14:textId="77777777" w:rsidR="00537783" w:rsidRDefault="00537783" w:rsidP="009E4F20">
            <w:pPr>
              <w:pStyle w:val="TAC"/>
              <w:rPr>
                <w:ins w:id="795" w:author="Nokia" w:date="2024-04-19T11:26:00Z"/>
                <w:lang w:eastAsia="fr-FR"/>
              </w:rPr>
            </w:pPr>
            <w:ins w:id="796" w:author="Nokia" w:date="2024-04-19T11:26:00Z">
              <w:r>
                <w:rPr>
                  <w:lang w:eastAsia="fr-FR"/>
                </w:rPr>
                <w:t>dBm/SCS</w:t>
              </w:r>
            </w:ins>
          </w:p>
        </w:tc>
        <w:tc>
          <w:tcPr>
            <w:tcW w:w="1445" w:type="dxa"/>
            <w:tcBorders>
              <w:top w:val="single" w:sz="4" w:space="0" w:color="auto"/>
              <w:left w:val="single" w:sz="4" w:space="0" w:color="auto"/>
              <w:bottom w:val="single" w:sz="4" w:space="0" w:color="auto"/>
              <w:right w:val="single" w:sz="4" w:space="0" w:color="auto"/>
            </w:tcBorders>
            <w:hideMark/>
          </w:tcPr>
          <w:p w14:paraId="6FA55A2A" w14:textId="77777777" w:rsidR="00537783" w:rsidRDefault="00537783" w:rsidP="009E4F20">
            <w:pPr>
              <w:pStyle w:val="TAC"/>
              <w:rPr>
                <w:ins w:id="797" w:author="Nokia" w:date="2024-04-19T11:26:00Z"/>
                <w:lang w:eastAsia="fr-FR"/>
              </w:rPr>
            </w:pPr>
            <w:ins w:id="798" w:author="Nokia" w:date="2024-04-19T11:26:00Z">
              <w:r w:rsidRPr="00CB3368">
                <w:t>[TBD]</w:t>
              </w:r>
            </w:ins>
          </w:p>
        </w:tc>
        <w:tc>
          <w:tcPr>
            <w:tcW w:w="1418" w:type="dxa"/>
            <w:tcBorders>
              <w:top w:val="single" w:sz="4" w:space="0" w:color="auto"/>
              <w:left w:val="single" w:sz="4" w:space="0" w:color="auto"/>
              <w:bottom w:val="single" w:sz="4" w:space="0" w:color="auto"/>
              <w:right w:val="single" w:sz="4" w:space="0" w:color="auto"/>
            </w:tcBorders>
            <w:hideMark/>
          </w:tcPr>
          <w:p w14:paraId="3580EF00" w14:textId="77777777" w:rsidR="00537783" w:rsidRDefault="00537783" w:rsidP="009E4F20">
            <w:pPr>
              <w:pStyle w:val="TAC"/>
              <w:rPr>
                <w:ins w:id="799" w:author="Nokia" w:date="2024-04-19T11:26:00Z"/>
                <w:lang w:eastAsia="fr-FR"/>
              </w:rPr>
            </w:pPr>
            <w:ins w:id="800" w:author="Nokia" w:date="2024-04-19T11:26:00Z">
              <w:r w:rsidRPr="00B06762">
                <w:t>[TBD]</w:t>
              </w:r>
            </w:ins>
          </w:p>
        </w:tc>
        <w:tc>
          <w:tcPr>
            <w:tcW w:w="1275" w:type="dxa"/>
            <w:tcBorders>
              <w:top w:val="single" w:sz="4" w:space="0" w:color="auto"/>
              <w:left w:val="single" w:sz="4" w:space="0" w:color="auto"/>
              <w:bottom w:val="single" w:sz="4" w:space="0" w:color="auto"/>
              <w:right w:val="single" w:sz="4" w:space="0" w:color="auto"/>
            </w:tcBorders>
          </w:tcPr>
          <w:p w14:paraId="2E5DA2A6" w14:textId="77777777" w:rsidR="00537783" w:rsidRDefault="00537783" w:rsidP="009E4F20">
            <w:pPr>
              <w:pStyle w:val="TAC"/>
              <w:rPr>
                <w:ins w:id="801" w:author="Nokia" w:date="2024-04-19T11:26:00Z"/>
                <w:lang w:eastAsia="fr-FR"/>
              </w:rPr>
            </w:pPr>
            <w:ins w:id="802" w:author="Nokia" w:date="2024-04-19T11:26:00Z">
              <w:r w:rsidRPr="00B06762">
                <w:t>[TBD]</w:t>
              </w:r>
            </w:ins>
          </w:p>
        </w:tc>
      </w:tr>
      <w:tr w:rsidR="00537783" w14:paraId="497FFB2F" w14:textId="77777777" w:rsidTr="009E4F20">
        <w:trPr>
          <w:jc w:val="center"/>
          <w:ins w:id="803" w:author="Nokia" w:date="2024-04-19T11:26:00Z"/>
        </w:trPr>
        <w:tc>
          <w:tcPr>
            <w:tcW w:w="968" w:type="dxa"/>
            <w:tcBorders>
              <w:top w:val="single" w:sz="4" w:space="0" w:color="auto"/>
              <w:left w:val="single" w:sz="4" w:space="0" w:color="auto"/>
              <w:bottom w:val="nil"/>
              <w:right w:val="single" w:sz="4" w:space="0" w:color="auto"/>
            </w:tcBorders>
            <w:hideMark/>
          </w:tcPr>
          <w:p w14:paraId="77FCBB8D" w14:textId="77777777" w:rsidR="00537783" w:rsidRDefault="00537783" w:rsidP="009E4F20">
            <w:pPr>
              <w:pStyle w:val="TAL"/>
              <w:rPr>
                <w:ins w:id="804" w:author="Nokia" w:date="2024-04-19T11:26:00Z"/>
                <w:rFonts w:cs="Arial"/>
                <w:lang w:eastAsia="fr-FR"/>
              </w:rPr>
            </w:pPr>
            <w:ins w:id="805" w:author="Nokia" w:date="2024-04-19T11:26:00Z">
              <w:r>
                <w:rPr>
                  <w:rFonts w:cs="Arial"/>
                  <w:lang w:eastAsia="fr-FR"/>
                </w:rPr>
                <w:t>Io</w:t>
              </w:r>
              <w:r>
                <w:rPr>
                  <w:rFonts w:cs="Arial"/>
                  <w:vertAlign w:val="superscript"/>
                  <w:lang w:eastAsia="fr-FR"/>
                </w:rPr>
                <w:t>Note3</w:t>
              </w:r>
            </w:ins>
          </w:p>
        </w:tc>
        <w:tc>
          <w:tcPr>
            <w:tcW w:w="2429" w:type="dxa"/>
            <w:gridSpan w:val="3"/>
            <w:tcBorders>
              <w:top w:val="single" w:sz="4" w:space="0" w:color="auto"/>
              <w:left w:val="single" w:sz="4" w:space="0" w:color="auto"/>
              <w:bottom w:val="single" w:sz="4" w:space="0" w:color="auto"/>
              <w:right w:val="single" w:sz="4" w:space="0" w:color="auto"/>
            </w:tcBorders>
          </w:tcPr>
          <w:p w14:paraId="35B3F839" w14:textId="77777777" w:rsidR="00537783" w:rsidRDefault="00537783" w:rsidP="009E4F20">
            <w:pPr>
              <w:pStyle w:val="TAL"/>
              <w:rPr>
                <w:ins w:id="806" w:author="Nokia" w:date="2024-04-19T11:26:00Z"/>
                <w:lang w:eastAsia="fr-FR"/>
              </w:rPr>
            </w:pPr>
          </w:p>
        </w:tc>
        <w:tc>
          <w:tcPr>
            <w:tcW w:w="1134" w:type="dxa"/>
            <w:tcBorders>
              <w:top w:val="single" w:sz="4" w:space="0" w:color="auto"/>
              <w:left w:val="single" w:sz="4" w:space="0" w:color="auto"/>
              <w:bottom w:val="single" w:sz="4" w:space="0" w:color="auto"/>
              <w:right w:val="single" w:sz="4" w:space="0" w:color="auto"/>
            </w:tcBorders>
          </w:tcPr>
          <w:p w14:paraId="5446810A" w14:textId="77777777" w:rsidR="00537783" w:rsidRDefault="00537783" w:rsidP="009E4F20">
            <w:pPr>
              <w:pStyle w:val="TAC"/>
              <w:rPr>
                <w:ins w:id="807" w:author="Nokia" w:date="2024-04-19T11:26:00Z"/>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2FD150C6" w14:textId="77777777" w:rsidR="00537783" w:rsidRDefault="00537783" w:rsidP="009E4F20">
            <w:pPr>
              <w:pStyle w:val="TAC"/>
              <w:rPr>
                <w:ins w:id="808" w:author="Nokia" w:date="2024-04-19T11:26:00Z"/>
                <w:lang w:eastAsia="fr-FR"/>
              </w:rPr>
            </w:pPr>
            <w:ins w:id="809" w:author="Nokia" w:date="2024-04-19T11:26:00Z">
              <w:r>
                <w:rPr>
                  <w:lang w:eastAsia="fr-FR"/>
                </w:rPr>
                <w:t>dBm/</w:t>
              </w:r>
            </w:ins>
          </w:p>
          <w:p w14:paraId="0C14843D" w14:textId="77777777" w:rsidR="00537783" w:rsidRDefault="00537783" w:rsidP="009E4F20">
            <w:pPr>
              <w:pStyle w:val="TAC"/>
              <w:rPr>
                <w:ins w:id="810" w:author="Nokia" w:date="2024-04-19T11:26:00Z"/>
                <w:lang w:eastAsia="fr-FR"/>
              </w:rPr>
            </w:pPr>
            <w:ins w:id="811" w:author="Nokia" w:date="2024-04-19T11:26:00Z">
              <w:r>
                <w:rPr>
                  <w:lang w:eastAsia="fr-FR"/>
                </w:rPr>
                <w:t>9.36MHz</w:t>
              </w:r>
            </w:ins>
          </w:p>
        </w:tc>
        <w:tc>
          <w:tcPr>
            <w:tcW w:w="1445" w:type="dxa"/>
            <w:tcBorders>
              <w:top w:val="single" w:sz="4" w:space="0" w:color="auto"/>
              <w:left w:val="single" w:sz="4" w:space="0" w:color="auto"/>
              <w:bottom w:val="single" w:sz="4" w:space="0" w:color="auto"/>
              <w:right w:val="single" w:sz="4" w:space="0" w:color="auto"/>
            </w:tcBorders>
            <w:hideMark/>
          </w:tcPr>
          <w:p w14:paraId="0A21D681" w14:textId="77777777" w:rsidR="00537783" w:rsidRDefault="00537783" w:rsidP="009E4F20">
            <w:pPr>
              <w:pStyle w:val="TAC"/>
              <w:rPr>
                <w:ins w:id="812" w:author="Nokia" w:date="2024-04-19T11:26:00Z"/>
                <w:lang w:eastAsia="fr-FR"/>
              </w:rPr>
            </w:pPr>
            <w:ins w:id="813" w:author="Nokia" w:date="2024-04-19T11:26:00Z">
              <w:r w:rsidRPr="00B0040D">
                <w:t>[TBD]</w:t>
              </w:r>
            </w:ins>
          </w:p>
        </w:tc>
        <w:tc>
          <w:tcPr>
            <w:tcW w:w="1418" w:type="dxa"/>
            <w:tcBorders>
              <w:top w:val="single" w:sz="4" w:space="0" w:color="auto"/>
              <w:left w:val="single" w:sz="4" w:space="0" w:color="auto"/>
              <w:bottom w:val="single" w:sz="4" w:space="0" w:color="auto"/>
              <w:right w:val="single" w:sz="4" w:space="0" w:color="auto"/>
            </w:tcBorders>
            <w:hideMark/>
          </w:tcPr>
          <w:p w14:paraId="4F2ECB22" w14:textId="77777777" w:rsidR="00537783" w:rsidRDefault="00537783" w:rsidP="009E4F20">
            <w:pPr>
              <w:pStyle w:val="TAC"/>
              <w:rPr>
                <w:ins w:id="814" w:author="Nokia" w:date="2024-04-19T11:26:00Z"/>
                <w:lang w:eastAsia="fr-FR"/>
              </w:rPr>
            </w:pPr>
            <w:ins w:id="815" w:author="Nokia" w:date="2024-04-19T11:26:00Z">
              <w:r w:rsidRPr="003520AF">
                <w:t>[TBD]</w:t>
              </w:r>
            </w:ins>
          </w:p>
        </w:tc>
        <w:tc>
          <w:tcPr>
            <w:tcW w:w="1275" w:type="dxa"/>
            <w:tcBorders>
              <w:top w:val="single" w:sz="4" w:space="0" w:color="auto"/>
              <w:left w:val="single" w:sz="4" w:space="0" w:color="auto"/>
              <w:bottom w:val="single" w:sz="4" w:space="0" w:color="auto"/>
              <w:right w:val="single" w:sz="4" w:space="0" w:color="auto"/>
            </w:tcBorders>
          </w:tcPr>
          <w:p w14:paraId="5133C100" w14:textId="77777777" w:rsidR="00537783" w:rsidRDefault="00537783" w:rsidP="009E4F20">
            <w:pPr>
              <w:pStyle w:val="TAC"/>
              <w:rPr>
                <w:ins w:id="816" w:author="Nokia" w:date="2024-04-19T11:26:00Z"/>
                <w:lang w:eastAsia="fr-FR"/>
              </w:rPr>
            </w:pPr>
            <w:ins w:id="817" w:author="Nokia" w:date="2024-04-19T11:26:00Z">
              <w:r w:rsidRPr="003520AF">
                <w:t>[TBD]</w:t>
              </w:r>
            </w:ins>
          </w:p>
        </w:tc>
      </w:tr>
      <w:tr w:rsidR="00537783" w14:paraId="4772D73B" w14:textId="77777777" w:rsidTr="009E4F20">
        <w:trPr>
          <w:jc w:val="center"/>
          <w:ins w:id="818" w:author="Nokia" w:date="2024-04-19T11:26:00Z"/>
        </w:trPr>
        <w:tc>
          <w:tcPr>
            <w:tcW w:w="968" w:type="dxa"/>
            <w:tcBorders>
              <w:top w:val="nil"/>
              <w:left w:val="single" w:sz="4" w:space="0" w:color="auto"/>
              <w:bottom w:val="single" w:sz="4" w:space="0" w:color="auto"/>
              <w:right w:val="single" w:sz="4" w:space="0" w:color="auto"/>
            </w:tcBorders>
            <w:hideMark/>
          </w:tcPr>
          <w:p w14:paraId="4DD42047" w14:textId="77777777" w:rsidR="00537783" w:rsidRDefault="00537783" w:rsidP="009E4F20">
            <w:pPr>
              <w:rPr>
                <w:ins w:id="819" w:author="Nokia" w:date="2024-04-19T11:26:00Z"/>
                <w:lang w:eastAsia="fr-FR"/>
              </w:rPr>
            </w:pPr>
          </w:p>
        </w:tc>
        <w:tc>
          <w:tcPr>
            <w:tcW w:w="2429" w:type="dxa"/>
            <w:gridSpan w:val="3"/>
            <w:tcBorders>
              <w:top w:val="single" w:sz="4" w:space="0" w:color="auto"/>
              <w:left w:val="single" w:sz="4" w:space="0" w:color="auto"/>
              <w:bottom w:val="single" w:sz="4" w:space="0" w:color="auto"/>
              <w:right w:val="single" w:sz="4" w:space="0" w:color="auto"/>
            </w:tcBorders>
          </w:tcPr>
          <w:p w14:paraId="5DE71457" w14:textId="77777777" w:rsidR="00537783" w:rsidRDefault="00537783" w:rsidP="009E4F20">
            <w:pPr>
              <w:pStyle w:val="TAL"/>
              <w:rPr>
                <w:ins w:id="820" w:author="Nokia" w:date="2024-04-19T11:26:00Z"/>
                <w:lang w:eastAsia="fr-FR"/>
              </w:rPr>
            </w:pPr>
          </w:p>
        </w:tc>
        <w:tc>
          <w:tcPr>
            <w:tcW w:w="1134" w:type="dxa"/>
            <w:tcBorders>
              <w:top w:val="single" w:sz="4" w:space="0" w:color="auto"/>
              <w:left w:val="single" w:sz="4" w:space="0" w:color="auto"/>
              <w:bottom w:val="single" w:sz="4" w:space="0" w:color="auto"/>
              <w:right w:val="single" w:sz="4" w:space="0" w:color="auto"/>
            </w:tcBorders>
          </w:tcPr>
          <w:p w14:paraId="05043190" w14:textId="77777777" w:rsidR="00537783" w:rsidRDefault="00537783" w:rsidP="009E4F20">
            <w:pPr>
              <w:pStyle w:val="TAC"/>
              <w:rPr>
                <w:ins w:id="821" w:author="Nokia" w:date="2024-04-19T11:26:00Z"/>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0CEE20A1" w14:textId="77777777" w:rsidR="00537783" w:rsidRDefault="00537783" w:rsidP="009E4F20">
            <w:pPr>
              <w:pStyle w:val="TAC"/>
              <w:rPr>
                <w:ins w:id="822" w:author="Nokia" w:date="2024-04-19T11:26:00Z"/>
                <w:lang w:eastAsia="fr-FR"/>
              </w:rPr>
            </w:pPr>
            <w:ins w:id="823" w:author="Nokia" w:date="2024-04-19T11:26:00Z">
              <w:r>
                <w:rPr>
                  <w:lang w:eastAsia="fr-FR"/>
                </w:rPr>
                <w:t>dBm/</w:t>
              </w:r>
            </w:ins>
          </w:p>
          <w:p w14:paraId="266686A0" w14:textId="77777777" w:rsidR="00537783" w:rsidRDefault="00537783" w:rsidP="009E4F20">
            <w:pPr>
              <w:pStyle w:val="TAC"/>
              <w:rPr>
                <w:ins w:id="824" w:author="Nokia" w:date="2024-04-19T11:26:00Z"/>
                <w:lang w:eastAsia="fr-FR"/>
              </w:rPr>
            </w:pPr>
            <w:ins w:id="825" w:author="Nokia" w:date="2024-04-19T11:26:00Z">
              <w:r>
                <w:rPr>
                  <w:lang w:eastAsia="fr-FR"/>
                </w:rPr>
                <w:t>38.16MHz</w:t>
              </w:r>
            </w:ins>
          </w:p>
        </w:tc>
        <w:tc>
          <w:tcPr>
            <w:tcW w:w="1445" w:type="dxa"/>
            <w:tcBorders>
              <w:top w:val="single" w:sz="4" w:space="0" w:color="auto"/>
              <w:left w:val="single" w:sz="4" w:space="0" w:color="auto"/>
              <w:bottom w:val="single" w:sz="4" w:space="0" w:color="auto"/>
              <w:right w:val="single" w:sz="4" w:space="0" w:color="auto"/>
            </w:tcBorders>
            <w:hideMark/>
          </w:tcPr>
          <w:p w14:paraId="46475C33" w14:textId="77777777" w:rsidR="00537783" w:rsidRDefault="00537783" w:rsidP="009E4F20">
            <w:pPr>
              <w:pStyle w:val="TAC"/>
              <w:rPr>
                <w:ins w:id="826" w:author="Nokia" w:date="2024-04-19T11:26:00Z"/>
                <w:lang w:eastAsia="fr-FR"/>
              </w:rPr>
            </w:pPr>
            <w:ins w:id="827" w:author="Nokia" w:date="2024-04-19T11:26:00Z">
              <w:r w:rsidRPr="00B0040D">
                <w:t>[TBD]</w:t>
              </w:r>
            </w:ins>
          </w:p>
        </w:tc>
        <w:tc>
          <w:tcPr>
            <w:tcW w:w="1418" w:type="dxa"/>
            <w:tcBorders>
              <w:top w:val="single" w:sz="4" w:space="0" w:color="auto"/>
              <w:left w:val="single" w:sz="4" w:space="0" w:color="auto"/>
              <w:bottom w:val="single" w:sz="4" w:space="0" w:color="auto"/>
              <w:right w:val="single" w:sz="4" w:space="0" w:color="auto"/>
            </w:tcBorders>
            <w:hideMark/>
          </w:tcPr>
          <w:p w14:paraId="3AA8F395" w14:textId="77777777" w:rsidR="00537783" w:rsidRDefault="00537783" w:rsidP="009E4F20">
            <w:pPr>
              <w:pStyle w:val="TAC"/>
              <w:rPr>
                <w:ins w:id="828" w:author="Nokia" w:date="2024-04-19T11:26:00Z"/>
                <w:lang w:eastAsia="fr-FR"/>
              </w:rPr>
            </w:pPr>
            <w:ins w:id="829" w:author="Nokia" w:date="2024-04-19T11:26:00Z">
              <w:r w:rsidRPr="003520AF">
                <w:t>[TBD]</w:t>
              </w:r>
            </w:ins>
          </w:p>
        </w:tc>
        <w:tc>
          <w:tcPr>
            <w:tcW w:w="1275" w:type="dxa"/>
            <w:tcBorders>
              <w:top w:val="single" w:sz="4" w:space="0" w:color="auto"/>
              <w:left w:val="single" w:sz="4" w:space="0" w:color="auto"/>
              <w:bottom w:val="single" w:sz="4" w:space="0" w:color="auto"/>
              <w:right w:val="single" w:sz="4" w:space="0" w:color="auto"/>
            </w:tcBorders>
          </w:tcPr>
          <w:p w14:paraId="7E9579E9" w14:textId="77777777" w:rsidR="00537783" w:rsidRDefault="00537783" w:rsidP="009E4F20">
            <w:pPr>
              <w:pStyle w:val="TAC"/>
              <w:rPr>
                <w:ins w:id="830" w:author="Nokia" w:date="2024-04-19T11:26:00Z"/>
                <w:lang w:eastAsia="fr-FR"/>
              </w:rPr>
            </w:pPr>
            <w:ins w:id="831" w:author="Nokia" w:date="2024-04-19T11:26:00Z">
              <w:r w:rsidRPr="003520AF">
                <w:t>[TBD]</w:t>
              </w:r>
            </w:ins>
          </w:p>
        </w:tc>
      </w:tr>
      <w:tr w:rsidR="00537783" w14:paraId="22322341" w14:textId="77777777" w:rsidTr="009E4F20">
        <w:trPr>
          <w:jc w:val="center"/>
          <w:ins w:id="832" w:author="Nokia" w:date="2024-04-19T11:26:00Z"/>
        </w:trPr>
        <w:tc>
          <w:tcPr>
            <w:tcW w:w="3397" w:type="dxa"/>
            <w:gridSpan w:val="4"/>
            <w:tcBorders>
              <w:top w:val="single" w:sz="4" w:space="0" w:color="auto"/>
              <w:left w:val="single" w:sz="4" w:space="0" w:color="auto"/>
              <w:bottom w:val="single" w:sz="4" w:space="0" w:color="auto"/>
              <w:right w:val="single" w:sz="4" w:space="0" w:color="auto"/>
            </w:tcBorders>
            <w:hideMark/>
          </w:tcPr>
          <w:p w14:paraId="1BB7C861" w14:textId="77777777" w:rsidR="00537783" w:rsidRDefault="00537783" w:rsidP="009E4F20">
            <w:pPr>
              <w:pStyle w:val="TAL"/>
              <w:rPr>
                <w:ins w:id="833" w:author="Nokia" w:date="2024-04-19T11:26:00Z"/>
                <w:lang w:eastAsia="fr-FR"/>
              </w:rPr>
            </w:pPr>
            <w:ins w:id="834" w:author="Nokia" w:date="2024-04-19T11:26:00Z">
              <w:r>
                <w:rPr>
                  <w:lang w:eastAsia="fr-FR"/>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748EF1D3" w14:textId="77777777" w:rsidR="00537783" w:rsidRDefault="00537783" w:rsidP="009E4F20">
            <w:pPr>
              <w:pStyle w:val="TAC"/>
              <w:rPr>
                <w:ins w:id="835" w:author="Nokia" w:date="2024-04-19T11:26:00Z"/>
                <w:lang w:eastAsia="fr-FR"/>
              </w:rPr>
            </w:pPr>
          </w:p>
        </w:tc>
        <w:tc>
          <w:tcPr>
            <w:tcW w:w="1532" w:type="dxa"/>
            <w:tcBorders>
              <w:top w:val="single" w:sz="4" w:space="0" w:color="auto"/>
              <w:left w:val="single" w:sz="4" w:space="0" w:color="auto"/>
              <w:bottom w:val="single" w:sz="4" w:space="0" w:color="auto"/>
              <w:right w:val="single" w:sz="4" w:space="0" w:color="auto"/>
            </w:tcBorders>
            <w:hideMark/>
          </w:tcPr>
          <w:p w14:paraId="2AE01B86" w14:textId="77777777" w:rsidR="00537783" w:rsidRDefault="00537783" w:rsidP="009E4F20">
            <w:pPr>
              <w:pStyle w:val="TAC"/>
              <w:rPr>
                <w:ins w:id="836" w:author="Nokia" w:date="2024-04-19T11:26:00Z"/>
                <w:lang w:eastAsia="fr-FR"/>
              </w:rPr>
            </w:pPr>
            <w:ins w:id="837" w:author="Nokia" w:date="2024-04-19T11:26:00Z">
              <w:r>
                <w:rPr>
                  <w:lang w:eastAsia="fr-FR"/>
                </w:rPr>
                <w:t>-</w:t>
              </w:r>
            </w:ins>
          </w:p>
        </w:tc>
        <w:tc>
          <w:tcPr>
            <w:tcW w:w="1445" w:type="dxa"/>
            <w:tcBorders>
              <w:top w:val="single" w:sz="4" w:space="0" w:color="auto"/>
              <w:left w:val="single" w:sz="4" w:space="0" w:color="auto"/>
              <w:bottom w:val="single" w:sz="4" w:space="0" w:color="auto"/>
              <w:right w:val="single" w:sz="4" w:space="0" w:color="auto"/>
            </w:tcBorders>
            <w:hideMark/>
          </w:tcPr>
          <w:p w14:paraId="728C9E7F" w14:textId="77777777" w:rsidR="00537783" w:rsidRDefault="00537783" w:rsidP="009E4F20">
            <w:pPr>
              <w:pStyle w:val="TAC"/>
              <w:rPr>
                <w:ins w:id="838" w:author="Nokia" w:date="2024-04-19T11:26:00Z"/>
                <w:rFonts w:cs="Arial"/>
                <w:lang w:eastAsia="fr-FR"/>
              </w:rPr>
            </w:pPr>
            <w:ins w:id="839" w:author="Nokia" w:date="2024-04-19T11:26:00Z">
              <w:r>
                <w:rPr>
                  <w:rFonts w:cs="Arial"/>
                  <w:lang w:eastAsia="fr-FR"/>
                </w:rPr>
                <w:t>AWGN</w:t>
              </w:r>
            </w:ins>
          </w:p>
        </w:tc>
        <w:tc>
          <w:tcPr>
            <w:tcW w:w="1418" w:type="dxa"/>
            <w:tcBorders>
              <w:top w:val="single" w:sz="4" w:space="0" w:color="auto"/>
              <w:left w:val="single" w:sz="4" w:space="0" w:color="auto"/>
              <w:bottom w:val="single" w:sz="4" w:space="0" w:color="auto"/>
              <w:right w:val="single" w:sz="4" w:space="0" w:color="auto"/>
            </w:tcBorders>
            <w:hideMark/>
          </w:tcPr>
          <w:p w14:paraId="17A95E88" w14:textId="77777777" w:rsidR="00537783" w:rsidRDefault="00537783" w:rsidP="009E4F20">
            <w:pPr>
              <w:pStyle w:val="TAC"/>
              <w:rPr>
                <w:ins w:id="840" w:author="Nokia" w:date="2024-04-19T11:26:00Z"/>
                <w:rFonts w:cs="Arial"/>
                <w:lang w:eastAsia="fr-FR"/>
              </w:rPr>
            </w:pPr>
            <w:ins w:id="841" w:author="Nokia" w:date="2024-04-19T11:26:00Z">
              <w:r>
                <w:rPr>
                  <w:rFonts w:cs="Arial"/>
                  <w:lang w:eastAsia="fr-FR"/>
                </w:rPr>
                <w:t>AWGN</w:t>
              </w:r>
            </w:ins>
          </w:p>
        </w:tc>
        <w:tc>
          <w:tcPr>
            <w:tcW w:w="1275" w:type="dxa"/>
            <w:tcBorders>
              <w:top w:val="single" w:sz="4" w:space="0" w:color="auto"/>
              <w:left w:val="single" w:sz="4" w:space="0" w:color="auto"/>
              <w:bottom w:val="single" w:sz="4" w:space="0" w:color="auto"/>
              <w:right w:val="single" w:sz="4" w:space="0" w:color="auto"/>
            </w:tcBorders>
          </w:tcPr>
          <w:p w14:paraId="579C4C90" w14:textId="77777777" w:rsidR="00537783" w:rsidRDefault="00537783" w:rsidP="009E4F20">
            <w:pPr>
              <w:pStyle w:val="TAC"/>
              <w:rPr>
                <w:ins w:id="842" w:author="Nokia" w:date="2024-04-19T11:26:00Z"/>
                <w:rFonts w:cs="Arial"/>
                <w:lang w:eastAsia="fr-FR"/>
              </w:rPr>
            </w:pPr>
            <w:ins w:id="843" w:author="Nokia" w:date="2024-04-19T11:26:00Z">
              <w:r>
                <w:rPr>
                  <w:rFonts w:cs="Arial"/>
                  <w:lang w:eastAsia="fr-FR"/>
                </w:rPr>
                <w:t>AWGN</w:t>
              </w:r>
            </w:ins>
          </w:p>
        </w:tc>
      </w:tr>
      <w:tr w:rsidR="00537783" w14:paraId="156029CD" w14:textId="77777777" w:rsidTr="009E4F20">
        <w:trPr>
          <w:jc w:val="center"/>
          <w:ins w:id="844" w:author="Nokia" w:date="2024-04-19T11:26:00Z"/>
        </w:trPr>
        <w:tc>
          <w:tcPr>
            <w:tcW w:w="1133" w:type="dxa"/>
            <w:gridSpan w:val="2"/>
            <w:tcBorders>
              <w:top w:val="single" w:sz="4" w:space="0" w:color="auto"/>
              <w:left w:val="single" w:sz="4" w:space="0" w:color="auto"/>
              <w:bottom w:val="single" w:sz="4" w:space="0" w:color="auto"/>
              <w:right w:val="single" w:sz="4" w:space="0" w:color="auto"/>
            </w:tcBorders>
          </w:tcPr>
          <w:p w14:paraId="787F4083" w14:textId="77777777" w:rsidR="00537783" w:rsidRDefault="00537783" w:rsidP="009E4F20">
            <w:pPr>
              <w:pStyle w:val="TAN"/>
              <w:rPr>
                <w:ins w:id="845" w:author="Nokia" w:date="2024-04-19T11:26:00Z"/>
                <w:lang w:eastAsia="fr-FR"/>
              </w:rPr>
            </w:pPr>
          </w:p>
        </w:tc>
        <w:tc>
          <w:tcPr>
            <w:tcW w:w="7793" w:type="dxa"/>
            <w:gridSpan w:val="6"/>
            <w:tcBorders>
              <w:top w:val="single" w:sz="4" w:space="0" w:color="auto"/>
              <w:left w:val="single" w:sz="4" w:space="0" w:color="auto"/>
              <w:bottom w:val="single" w:sz="4" w:space="0" w:color="auto"/>
              <w:right w:val="single" w:sz="4" w:space="0" w:color="auto"/>
            </w:tcBorders>
            <w:vAlign w:val="center"/>
            <w:hideMark/>
          </w:tcPr>
          <w:p w14:paraId="44DAE1DE" w14:textId="77777777" w:rsidR="00537783" w:rsidRDefault="00537783" w:rsidP="009E4F20">
            <w:pPr>
              <w:pStyle w:val="TAN"/>
              <w:rPr>
                <w:ins w:id="846" w:author="Nokia" w:date="2024-04-19T11:26:00Z"/>
                <w:lang w:eastAsia="fr-FR"/>
              </w:rPr>
            </w:pPr>
            <w:ins w:id="847" w:author="Nokia" w:date="2024-04-19T11:26:00Z">
              <w:r>
                <w:rPr>
                  <w:lang w:eastAsia="fr-FR"/>
                </w:rPr>
                <w:t>Note 1:</w:t>
              </w:r>
              <w:r>
                <w:rPr>
                  <w:lang w:eastAsia="fr-FR"/>
                </w:rPr>
                <w:tab/>
                <w:t>OCNG shall be used such that both cells are fully allocated and a constant total transmitted power spectral density is achieved for all OFDM symbols.</w:t>
              </w:r>
            </w:ins>
          </w:p>
          <w:p w14:paraId="1C17DA4B" w14:textId="77777777" w:rsidR="00537783" w:rsidRDefault="00537783" w:rsidP="009E4F20">
            <w:pPr>
              <w:pStyle w:val="TAN"/>
              <w:rPr>
                <w:ins w:id="848" w:author="Nokia" w:date="2024-04-19T11:26:00Z"/>
                <w:lang w:eastAsia="fr-FR"/>
              </w:rPr>
            </w:pPr>
            <w:ins w:id="849" w:author="Nokia" w:date="2024-04-19T11:26:00Z">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fr-FR"/>
                </w:rPr>
                <w:object w:dxaOrig="350" w:dyaOrig="350" w14:anchorId="659AFA89">
                  <v:shape id="_x0000_i1044" type="#_x0000_t75" style="width:17.5pt;height:17.5pt" o:ole="" fillcolor="window">
                    <v:imagedata r:id="rId16" o:title=""/>
                  </v:shape>
                  <o:OLEObject Type="Embed" ProgID="Equation.3" ShapeID="_x0000_i1044" DrawAspect="Content" ObjectID="_1775034784" r:id="rId23"/>
                </w:object>
              </w:r>
              <w:r>
                <w:rPr>
                  <w:lang w:eastAsia="fr-FR"/>
                </w:rPr>
                <w:t xml:space="preserve"> to be fulfilled.</w:t>
              </w:r>
            </w:ins>
          </w:p>
          <w:p w14:paraId="5A1E1E26" w14:textId="77777777" w:rsidR="00537783" w:rsidRDefault="00537783" w:rsidP="009E4F20">
            <w:pPr>
              <w:pStyle w:val="TAN"/>
              <w:rPr>
                <w:ins w:id="850" w:author="Nokia" w:date="2024-04-19T11:26:00Z"/>
                <w:lang w:eastAsia="fr-FR"/>
              </w:rPr>
            </w:pPr>
            <w:ins w:id="851" w:author="Nokia" w:date="2024-04-19T11:26:00Z">
              <w:r>
                <w:rPr>
                  <w:lang w:eastAsia="fr-FR"/>
                </w:rPr>
                <w:t>Note 3:</w:t>
              </w:r>
              <w:r>
                <w:rPr>
                  <w:lang w:eastAsia="fr-FR"/>
                </w:rPr>
                <w:tab/>
                <w:t>Io levels have been derived from other parameters for information purposes. They are not settable parameters themselves.</w:t>
              </w:r>
            </w:ins>
          </w:p>
        </w:tc>
        <w:tc>
          <w:tcPr>
            <w:tcW w:w="1275" w:type="dxa"/>
            <w:tcBorders>
              <w:top w:val="single" w:sz="4" w:space="0" w:color="auto"/>
              <w:left w:val="single" w:sz="4" w:space="0" w:color="auto"/>
              <w:bottom w:val="single" w:sz="4" w:space="0" w:color="auto"/>
              <w:right w:val="single" w:sz="4" w:space="0" w:color="auto"/>
            </w:tcBorders>
          </w:tcPr>
          <w:p w14:paraId="50778CC4" w14:textId="77777777" w:rsidR="00537783" w:rsidRDefault="00537783" w:rsidP="009E4F20">
            <w:pPr>
              <w:pStyle w:val="TAN"/>
              <w:rPr>
                <w:ins w:id="852" w:author="Nokia" w:date="2024-04-19T11:26:00Z"/>
                <w:lang w:eastAsia="fr-FR"/>
              </w:rPr>
            </w:pPr>
          </w:p>
        </w:tc>
      </w:tr>
    </w:tbl>
    <w:p w14:paraId="253054D9" w14:textId="77777777" w:rsidR="00537783" w:rsidRDefault="00537783" w:rsidP="00537783">
      <w:pPr>
        <w:rPr>
          <w:ins w:id="853" w:author="Nokia" w:date="2024-04-19T11:26:00Z"/>
        </w:rPr>
      </w:pPr>
    </w:p>
    <w:p w14:paraId="4A33C539" w14:textId="77777777" w:rsidR="00537783" w:rsidRDefault="00537783" w:rsidP="00537783">
      <w:pPr>
        <w:pStyle w:val="Heading5"/>
        <w:rPr>
          <w:ins w:id="854" w:author="Nokia" w:date="2024-04-19T11:26:00Z"/>
          <w:snapToGrid w:val="0"/>
        </w:rPr>
      </w:pPr>
      <w:ins w:id="855" w:author="Nokia" w:date="2024-04-19T11:26:00Z">
        <w:r>
          <w:rPr>
            <w:snapToGrid w:val="0"/>
          </w:rPr>
          <w:t>A.6.3.y.2.3 Test Requirements</w:t>
        </w:r>
      </w:ins>
    </w:p>
    <w:p w14:paraId="3F2204FB" w14:textId="77777777" w:rsidR="00537783" w:rsidRDefault="00537783" w:rsidP="00537783">
      <w:pPr>
        <w:spacing w:before="120" w:after="0"/>
        <w:rPr>
          <w:ins w:id="856" w:author="Nokia" w:date="2024-04-19T11:26:00Z"/>
          <w:rFonts w:eastAsia="MS Mincho" w:cs="v4.2.0"/>
        </w:rPr>
      </w:pPr>
      <w:ins w:id="857" w:author="Nokia" w:date="2024-04-19T11:26:00Z">
        <w:r>
          <w:rPr>
            <w:rFonts w:cs="v4.2.0"/>
          </w:rPr>
          <w:t>The UE shall start to transmit the PRACH to Cell 3</w:t>
        </w:r>
        <w:r>
          <w:rPr>
            <w:rFonts w:eastAsia="MS Mincho" w:cs="v4.2.0"/>
          </w:rPr>
          <w:t xml:space="preserve"> in no later than </w:t>
        </w:r>
        <w:r>
          <w:rPr>
            <w:noProof/>
          </w:rPr>
          <w:t>D</w:t>
        </w:r>
        <w:r>
          <w:rPr>
            <w:noProof/>
            <w:vertAlign w:val="subscript"/>
          </w:rPr>
          <w:t>LTM</w:t>
        </w:r>
        <w:r>
          <w:t xml:space="preserve"> </w:t>
        </w:r>
        <w:r>
          <w:rPr>
            <w:rFonts w:eastAsia="MS Mincho" w:cs="v4.2.0"/>
          </w:rPr>
          <w:t>from the beginning of time period T4.</w:t>
        </w:r>
      </w:ins>
    </w:p>
    <w:p w14:paraId="1725F2E5" w14:textId="77777777" w:rsidR="00537783" w:rsidRDefault="00537783" w:rsidP="00537783">
      <w:pPr>
        <w:rPr>
          <w:ins w:id="858" w:author="Nokia" w:date="2024-04-19T11:26:00Z"/>
          <w:rFonts w:cs="v4.2.0"/>
        </w:rPr>
      </w:pPr>
      <w:ins w:id="859" w:author="Nokia" w:date="2024-04-19T11:26:00Z">
        <w:r>
          <w:rPr>
            <w:rFonts w:cs="v4.2.0"/>
          </w:rPr>
          <w:t>The rate of correct cell switch observed during repeated tests shall be at least 90%.</w:t>
        </w:r>
      </w:ins>
    </w:p>
    <w:p w14:paraId="25E3E946" w14:textId="77777777" w:rsidR="00537783" w:rsidRDefault="00537783" w:rsidP="00537783">
      <w:pPr>
        <w:pStyle w:val="NO"/>
        <w:rPr>
          <w:ins w:id="860" w:author="Nokia" w:date="2024-04-19T11:26:00Z"/>
        </w:rPr>
      </w:pPr>
      <w:ins w:id="861" w:author="Nokia" w:date="2024-04-19T11:26:00Z">
        <w:r>
          <w:t>NOTE:</w:t>
        </w:r>
        <w:r>
          <w:tab/>
          <w:t xml:space="preserve">The cell switch delay can be expressed as </w:t>
        </w:r>
        <w:r>
          <w:rPr>
            <w:noProof/>
          </w:rPr>
          <w:t>D</w:t>
        </w:r>
        <w:r>
          <w:rPr>
            <w:noProof/>
            <w:vertAlign w:val="subscript"/>
          </w:rPr>
          <w:t>LTM</w:t>
        </w:r>
        <w:r>
          <w:t xml:space="preserve"> (=</w:t>
        </w:r>
        <w:proofErr w:type="spellStart"/>
        <w:r>
          <w:t>T</w:t>
        </w:r>
        <w:r>
          <w:rPr>
            <w:vertAlign w:val="subscript"/>
          </w:rPr>
          <w:t>cmd</w:t>
        </w:r>
        <w:proofErr w:type="spellEnd"/>
        <w:r>
          <w:t xml:space="preserve"> + </w:t>
        </w:r>
        <w:r w:rsidRPr="00284F55">
          <w:t>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proofErr w:type="spellStart"/>
        <w:r w:rsidRPr="00284F55">
          <w:rPr>
            <w:bCs/>
          </w:rPr>
          <w:t>T</w:t>
        </w:r>
        <w:r w:rsidRPr="00284F55">
          <w:rPr>
            <w:bCs/>
            <w:vertAlign w:val="subscript"/>
          </w:rPr>
          <w:t>first</w:t>
        </w:r>
        <w:proofErr w:type="spellEnd"/>
        <w:r w:rsidRPr="00284F55">
          <w:rPr>
            <w:bCs/>
            <w:vertAlign w:val="subscript"/>
          </w:rPr>
          <w:t>-RS</w:t>
        </w:r>
        <w:r w:rsidRPr="00284F55">
          <w:t xml:space="preserve"> + T</w:t>
        </w:r>
        <w:r w:rsidRPr="00284F55">
          <w:rPr>
            <w:vertAlign w:val="subscript"/>
          </w:rPr>
          <w:t xml:space="preserve">RS-proc </w:t>
        </w:r>
        <w:r w:rsidRPr="00284F55">
          <w:t>+ T</w:t>
        </w:r>
        <w:r w:rsidRPr="00284F55">
          <w:rPr>
            <w:vertAlign w:val="subscript"/>
          </w:rPr>
          <w:t>LTM-IU</w:t>
        </w:r>
        <w:r>
          <w:t>), where:</w:t>
        </w:r>
      </w:ins>
    </w:p>
    <w:p w14:paraId="3378F11B" w14:textId="77777777" w:rsidR="00537783" w:rsidRDefault="00537783" w:rsidP="00537783">
      <w:pPr>
        <w:ind w:left="284"/>
        <w:rPr>
          <w:ins w:id="862" w:author="Nokia" w:date="2024-04-19T11:26:00Z"/>
          <w:rFonts w:cs="v4.2.0"/>
          <w:lang w:val="en-US"/>
        </w:rPr>
      </w:pPr>
      <w:proofErr w:type="spellStart"/>
      <w:ins w:id="863" w:author="Nokia" w:date="2024-04-19T11:26:00Z">
        <w:r>
          <w:t>T</w:t>
        </w:r>
        <w:r>
          <w:rPr>
            <w:vertAlign w:val="subscript"/>
          </w:rPr>
          <w:t>cmd</w:t>
        </w:r>
        <w:proofErr w:type="spellEnd"/>
        <w:r>
          <w:t xml:space="preserve"> = T</w:t>
        </w:r>
        <w:r>
          <w:rPr>
            <w:vertAlign w:val="subscript"/>
          </w:rPr>
          <w:t xml:space="preserve">HARQ </w:t>
        </w:r>
        <w:r>
          <w:t xml:space="preserve">+ 3ms and is specified in clause 6.3.1.2 </w:t>
        </w:r>
      </w:ins>
    </w:p>
    <w:p w14:paraId="41C66802" w14:textId="77777777" w:rsidR="00537783" w:rsidRDefault="00537783" w:rsidP="00537783">
      <w:pPr>
        <w:pStyle w:val="B1"/>
        <w:rPr>
          <w:ins w:id="864" w:author="Nokia" w:date="2024-04-19T11:26:00Z"/>
        </w:rPr>
      </w:pPr>
      <w:ins w:id="865" w:author="Nokia" w:date="2024-04-19T11:26:00Z">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ins>
    </w:p>
    <w:p w14:paraId="7390EE57" w14:textId="77777777" w:rsidR="00537783" w:rsidRDefault="00537783" w:rsidP="00537783">
      <w:pPr>
        <w:pStyle w:val="B1"/>
        <w:rPr>
          <w:ins w:id="866" w:author="Nokia" w:date="2024-04-19T11:26:00Z"/>
        </w:rPr>
      </w:pPr>
      <w:ins w:id="867" w:author="Nokia" w:date="2024-04-19T11:26:00Z">
        <w:r>
          <w:t xml:space="preserve"> -</w:t>
        </w:r>
        <w:r>
          <w:tab/>
          <w:t>T</w:t>
        </w:r>
        <w:r>
          <w:rPr>
            <w:vertAlign w:val="subscript"/>
          </w:rPr>
          <w:t>LTM-IU_</w:t>
        </w:r>
        <w:r>
          <w:rPr>
            <w:rFonts w:cs="v4.2.0"/>
          </w:rPr>
          <w:t>=20ms</w:t>
        </w:r>
      </w:ins>
    </w:p>
    <w:p w14:paraId="1A1462BD" w14:textId="77777777" w:rsidR="00537783" w:rsidRPr="00E611A3" w:rsidRDefault="00537783" w:rsidP="00537783">
      <w:pPr>
        <w:pStyle w:val="B1"/>
        <w:rPr>
          <w:ins w:id="868" w:author="Nokia" w:date="2024-04-19T11:26:00Z"/>
        </w:rPr>
      </w:pPr>
      <w:ins w:id="869" w:author="Nokia" w:date="2024-04-19T11:26:00Z">
        <w:r>
          <w:t>-</w:t>
        </w:r>
        <w:r>
          <w:tab/>
          <w:t>T</w:t>
        </w:r>
        <w:r>
          <w:rPr>
            <w:vertAlign w:val="subscript"/>
          </w:rPr>
          <w:t>LTM-RRC-processing</w:t>
        </w:r>
        <w:r>
          <w:t xml:space="preserve"> =10 </w:t>
        </w:r>
        <w:proofErr w:type="spellStart"/>
        <w:r>
          <w:t>ms</w:t>
        </w:r>
        <w:proofErr w:type="spellEnd"/>
        <w:r>
          <w:t xml:space="preserve"> if UE does not </w:t>
        </w:r>
        <w:r w:rsidRPr="00E611A3">
          <w:t>support [Early processing of an LTM candidate cell RRC configuration], otherwise T</w:t>
        </w:r>
        <w:r w:rsidRPr="00C35A0E">
          <w:rPr>
            <w:vertAlign w:val="subscript"/>
          </w:rPr>
          <w:t>LTM-RRC-processing</w:t>
        </w:r>
        <w:r w:rsidRPr="00E611A3">
          <w:t xml:space="preserve"> =0ms</w:t>
        </w:r>
      </w:ins>
    </w:p>
    <w:p w14:paraId="1B1CAC21" w14:textId="77777777" w:rsidR="00537783" w:rsidRDefault="00537783" w:rsidP="00537783">
      <w:pPr>
        <w:ind w:left="568" w:hanging="284"/>
        <w:rPr>
          <w:ins w:id="870" w:author="Nokia" w:date="2024-04-19T11:26:00Z"/>
        </w:rPr>
      </w:pPr>
      <w:ins w:id="871" w:author="Nokia" w:date="2024-04-19T11:26:00Z">
        <w:r>
          <w:t>-</w:t>
        </w:r>
        <w:r>
          <w:tab/>
        </w:r>
        <w:r>
          <w:rPr>
            <w:rFonts w:eastAsia="PMingLiU"/>
          </w:rPr>
          <w:t>T</w:t>
        </w:r>
        <w:r>
          <w:rPr>
            <w:rFonts w:eastAsia="PMingLiU"/>
            <w:vertAlign w:val="subscript"/>
          </w:rPr>
          <w:t>LTM-processing</w:t>
        </w:r>
        <w:r>
          <w:rPr>
            <w:rFonts w:eastAsia="PMingLiU"/>
          </w:rPr>
          <w:t xml:space="preserve"> </w:t>
        </w:r>
        <w:r>
          <w:t xml:space="preserve">=10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10 </w:t>
        </w:r>
        <w:proofErr w:type="spellStart"/>
        <w:r>
          <w:t>ms</w:t>
        </w:r>
        <w:proofErr w:type="spellEnd"/>
        <w:r>
          <w:t xml:space="preserve"> for FR1-to-FR1 cell switch in the capability</w:t>
        </w:r>
      </w:ins>
    </w:p>
    <w:p w14:paraId="36041BB2" w14:textId="77777777" w:rsidR="00537783" w:rsidRDefault="00537783" w:rsidP="00537783">
      <w:pPr>
        <w:ind w:left="568" w:hanging="284"/>
        <w:rPr>
          <w:ins w:id="872" w:author="Nokia" w:date="2024-04-19T11:26:00Z"/>
        </w:rPr>
      </w:pPr>
      <w:ins w:id="873" w:author="Nokia" w:date="2024-04-19T11:26:00Z">
        <w:r>
          <w:t>-</w:t>
        </w:r>
        <w:r>
          <w:tab/>
        </w:r>
        <w:r>
          <w:rPr>
            <w:rFonts w:eastAsia="PMingLiU"/>
          </w:rPr>
          <w:t>T</w:t>
        </w:r>
        <w:r>
          <w:rPr>
            <w:rFonts w:eastAsia="PMingLiU"/>
            <w:vertAlign w:val="subscript"/>
          </w:rPr>
          <w:t>LTM-processing</w:t>
        </w:r>
        <w:r>
          <w:rPr>
            <w:rFonts w:eastAsia="PMingLiU"/>
          </w:rPr>
          <w:t xml:space="preserve"> </w:t>
        </w:r>
        <w:r>
          <w:t xml:space="preserve">=15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15 </w:t>
        </w:r>
        <w:proofErr w:type="spellStart"/>
        <w:r>
          <w:t>ms</w:t>
        </w:r>
        <w:proofErr w:type="spellEnd"/>
        <w:r>
          <w:t xml:space="preserve"> for FR1-to-FR1 cell switch in the capability</w:t>
        </w:r>
      </w:ins>
    </w:p>
    <w:p w14:paraId="56A74DDC" w14:textId="77777777" w:rsidR="00537783" w:rsidRDefault="00537783" w:rsidP="00537783">
      <w:pPr>
        <w:ind w:left="568" w:hanging="284"/>
        <w:rPr>
          <w:ins w:id="874" w:author="Nokia" w:date="2024-04-19T11:26:00Z"/>
          <w:rFonts w:eastAsia="PMingLiU"/>
        </w:rPr>
      </w:pPr>
      <w:ins w:id="875" w:author="Nokia" w:date="2024-04-19T11:26:00Z">
        <w:r>
          <w:t>-</w:t>
        </w:r>
        <w:r>
          <w:tab/>
        </w:r>
        <w:r>
          <w:rPr>
            <w:rFonts w:eastAsia="PMingLiU"/>
          </w:rPr>
          <w:t>T</w:t>
        </w:r>
        <w:r>
          <w:rPr>
            <w:rFonts w:eastAsia="PMingLiU"/>
            <w:vertAlign w:val="subscript"/>
          </w:rPr>
          <w:t>LTM-processing</w:t>
        </w:r>
        <w:r>
          <w:rPr>
            <w:rFonts w:eastAsia="PMingLiU"/>
          </w:rPr>
          <w:t xml:space="preserve"> </w:t>
        </w:r>
        <w:r>
          <w:t xml:space="preserve">=20 </w:t>
        </w:r>
        <w:proofErr w:type="spellStart"/>
        <w:r>
          <w:t>ms</w:t>
        </w:r>
        <w:proofErr w:type="spellEnd"/>
        <w:r>
          <w:t xml:space="preserve"> </w:t>
        </w:r>
        <w:r>
          <w:rPr>
            <w:rFonts w:eastAsia="PMingLiU"/>
          </w:rPr>
          <w:t>if the UE does not support [</w:t>
        </w:r>
        <w:r>
          <w:rPr>
            <w:rFonts w:eastAsia="PMingLiU"/>
            <w:i/>
            <w:iCs/>
          </w:rPr>
          <w:t>faster LTM processing</w:t>
        </w:r>
        <w:r>
          <w:rPr>
            <w:rFonts w:eastAsia="PMingLiU"/>
          </w:rPr>
          <w:t>] capability.</w:t>
        </w:r>
      </w:ins>
    </w:p>
    <w:p w14:paraId="158190D3" w14:textId="77777777" w:rsidR="00537783" w:rsidRDefault="00537783" w:rsidP="00E41ACC">
      <w:pPr>
        <w:spacing w:before="120" w:after="0"/>
        <w:rPr>
          <w:lang w:eastAsia="en-GB"/>
        </w:rPr>
      </w:pPr>
    </w:p>
    <w:p w14:paraId="13D97822" w14:textId="77777777" w:rsidR="00600531" w:rsidRPr="00BB178A" w:rsidRDefault="00600531" w:rsidP="00E41ACC">
      <w:pPr>
        <w:spacing w:before="120" w:after="0"/>
        <w:rPr>
          <w:noProof/>
        </w:rPr>
      </w:pPr>
    </w:p>
    <w:p w14:paraId="20972F52" w14:textId="19D3AC06" w:rsidR="00F250BF" w:rsidRPr="00BB178A" w:rsidRDefault="00F250BF" w:rsidP="00F250BF">
      <w:pPr>
        <w:jc w:val="center"/>
        <w:rPr>
          <w:snapToGrid w:val="0"/>
          <w:color w:val="FF0000"/>
          <w:sz w:val="32"/>
          <w:szCs w:val="32"/>
          <w:lang w:eastAsia="en-GB"/>
        </w:rPr>
      </w:pPr>
      <w:r w:rsidRPr="00BB178A">
        <w:rPr>
          <w:snapToGrid w:val="0"/>
          <w:color w:val="FF0000"/>
          <w:sz w:val="32"/>
          <w:szCs w:val="32"/>
          <w:lang w:eastAsia="en-GB"/>
        </w:rPr>
        <w:t xml:space="preserve">&lt;&lt; Change </w:t>
      </w:r>
      <w:r w:rsidR="00CC7CD3">
        <w:rPr>
          <w:snapToGrid w:val="0"/>
          <w:color w:val="FF0000"/>
          <w:sz w:val="32"/>
          <w:szCs w:val="32"/>
          <w:lang w:eastAsia="en-GB"/>
        </w:rPr>
        <w:t>2</w:t>
      </w:r>
      <w:r w:rsidRPr="00BB178A">
        <w:rPr>
          <w:snapToGrid w:val="0"/>
          <w:color w:val="FF0000"/>
          <w:sz w:val="32"/>
          <w:szCs w:val="32"/>
          <w:lang w:eastAsia="en-GB"/>
        </w:rPr>
        <w:t xml:space="preserve"> &gt;&gt;</w:t>
      </w:r>
    </w:p>
    <w:p w14:paraId="583A553F" w14:textId="77777777" w:rsidR="00600531" w:rsidRDefault="00600531" w:rsidP="00CC7CD3">
      <w:pPr>
        <w:pStyle w:val="B1"/>
        <w:ind w:left="0" w:firstLine="0"/>
        <w:rPr>
          <w:ins w:id="876" w:author="Nokia" w:date="2024-04-19T09:38:00Z"/>
          <w:noProof/>
        </w:rPr>
      </w:pPr>
    </w:p>
    <w:p w14:paraId="3B83E417" w14:textId="77777777" w:rsidR="00537783" w:rsidRDefault="00537783" w:rsidP="00537783">
      <w:pPr>
        <w:pStyle w:val="Heading4"/>
        <w:ind w:left="1420" w:hanging="1420"/>
        <w:rPr>
          <w:ins w:id="877" w:author="Nokia" w:date="2024-04-19T11:26:00Z"/>
          <w:rFonts w:eastAsia="SimSun"/>
          <w:snapToGrid w:val="0"/>
        </w:rPr>
      </w:pPr>
      <w:ins w:id="878" w:author="Nokia" w:date="2024-04-19T11:26:00Z">
        <w:r>
          <w:rPr>
            <w:rFonts w:eastAsia="SimSun"/>
            <w:snapToGrid w:val="0"/>
          </w:rPr>
          <w:t>A.7.3.x.3</w:t>
        </w:r>
        <w:r>
          <w:rPr>
            <w:rFonts w:eastAsia="SimSun"/>
            <w:snapToGrid w:val="0"/>
          </w:rPr>
          <w:tab/>
          <w:t xml:space="preserve">RACH-less Inter-frequency LTM </w:t>
        </w:r>
        <w:proofErr w:type="spellStart"/>
        <w:r>
          <w:rPr>
            <w:rFonts w:eastAsia="SimSun"/>
            <w:snapToGrid w:val="0"/>
          </w:rPr>
          <w:t>PCell</w:t>
        </w:r>
        <w:proofErr w:type="spellEnd"/>
        <w:r>
          <w:rPr>
            <w:rFonts w:eastAsia="SimSun"/>
            <w:snapToGrid w:val="0"/>
          </w:rPr>
          <w:t xml:space="preserve"> switch from FR2 to FR2</w:t>
        </w:r>
      </w:ins>
    </w:p>
    <w:p w14:paraId="4DD2072B" w14:textId="77777777" w:rsidR="00537783" w:rsidRDefault="00537783" w:rsidP="00537783">
      <w:pPr>
        <w:pStyle w:val="Heading5"/>
        <w:rPr>
          <w:ins w:id="879" w:author="Nokia" w:date="2024-04-19T11:26:00Z"/>
          <w:rFonts w:eastAsia="SimSun"/>
          <w:snapToGrid w:val="0"/>
        </w:rPr>
      </w:pPr>
      <w:ins w:id="880" w:author="Nokia" w:date="2024-04-19T11:26:00Z">
        <w:r>
          <w:rPr>
            <w:rFonts w:eastAsia="SimSun"/>
            <w:snapToGrid w:val="0"/>
          </w:rPr>
          <w:t>A.7.3.x.3.1</w:t>
        </w:r>
        <w:r>
          <w:rPr>
            <w:rFonts w:eastAsia="SimSun"/>
            <w:snapToGrid w:val="0"/>
          </w:rPr>
          <w:tab/>
          <w:t>Test Purpose and Environment</w:t>
        </w:r>
      </w:ins>
    </w:p>
    <w:p w14:paraId="0D69DB09" w14:textId="77777777" w:rsidR="00537783" w:rsidRDefault="00537783" w:rsidP="00537783">
      <w:pPr>
        <w:rPr>
          <w:ins w:id="881" w:author="Nokia" w:date="2024-04-19T11:26:00Z"/>
          <w:rFonts w:eastAsia="SimSun" w:cs="v4.2.0"/>
        </w:rPr>
      </w:pPr>
      <w:ins w:id="882" w:author="Nokia" w:date="2024-04-19T11:26:00Z">
        <w:r>
          <w:rPr>
            <w:rFonts w:cs="v4.2.0"/>
          </w:rPr>
          <w:t xml:space="preserve">This test is to verify the requirement for the NR FR2-NR FR2 RACH-less inter-frequency </w:t>
        </w:r>
        <w:proofErr w:type="spellStart"/>
        <w:r>
          <w:rPr>
            <w:rFonts w:cs="v4.2.0"/>
          </w:rPr>
          <w:t>PCell</w:t>
        </w:r>
        <w:proofErr w:type="spellEnd"/>
        <w:r>
          <w:rPr>
            <w:rFonts w:cs="v4.2.0"/>
          </w:rPr>
          <w:t xml:space="preserve"> switch specified in clause </w:t>
        </w:r>
        <w:r>
          <w:rPr>
            <w:lang w:eastAsia="zh-CN"/>
          </w:rPr>
          <w:t>6.3.1 for both with and without early TCI state activation</w:t>
        </w:r>
        <w:r>
          <w:rPr>
            <w:rFonts w:cs="v4.2.0"/>
          </w:rPr>
          <w:t>.</w:t>
        </w:r>
      </w:ins>
    </w:p>
    <w:p w14:paraId="310496A7" w14:textId="77777777" w:rsidR="00537783" w:rsidRDefault="00537783" w:rsidP="00537783">
      <w:pPr>
        <w:pStyle w:val="Heading5"/>
        <w:rPr>
          <w:ins w:id="883" w:author="Nokia" w:date="2024-04-19T11:26:00Z"/>
          <w:rFonts w:eastAsia="SimSun"/>
          <w:snapToGrid w:val="0"/>
        </w:rPr>
      </w:pPr>
      <w:ins w:id="884" w:author="Nokia" w:date="2024-04-19T11:26:00Z">
        <w:r>
          <w:rPr>
            <w:rFonts w:eastAsia="SimSun"/>
            <w:snapToGrid w:val="0"/>
          </w:rPr>
          <w:t>A.7.3.x.3.2</w:t>
        </w:r>
        <w:r>
          <w:rPr>
            <w:rFonts w:eastAsia="SimSun"/>
            <w:snapToGrid w:val="0"/>
          </w:rPr>
          <w:tab/>
          <w:t>Test Parameters</w:t>
        </w:r>
      </w:ins>
    </w:p>
    <w:p w14:paraId="181448DB" w14:textId="77777777" w:rsidR="00537783" w:rsidRDefault="00537783" w:rsidP="00537783">
      <w:pPr>
        <w:rPr>
          <w:ins w:id="885" w:author="Nokia" w:date="2024-04-19T11:26:00Z"/>
          <w:rFonts w:eastAsia="SimSun"/>
        </w:rPr>
      </w:pPr>
      <w:ins w:id="886" w:author="Nokia" w:date="2024-04-19T11:26:00Z">
        <w:r>
          <w:rPr>
            <w:rFonts w:cs="v4.2.0"/>
          </w:rPr>
          <w:t xml:space="preserve">Two cells are deployed in the test, which are FR2 </w:t>
        </w:r>
        <w:proofErr w:type="spellStart"/>
        <w:r>
          <w:rPr>
            <w:rFonts w:cs="v4.2.0"/>
          </w:rPr>
          <w:t>PCell</w:t>
        </w:r>
        <w:proofErr w:type="spellEnd"/>
        <w:r>
          <w:rPr>
            <w:rFonts w:cs="v4.2.0"/>
          </w:rPr>
          <w:t xml:space="preserve"> (Cell 1) and a FR2 neighbour cell (Cell 2) on a different frequency than the </w:t>
        </w:r>
        <w:proofErr w:type="spellStart"/>
        <w:r>
          <w:rPr>
            <w:rFonts w:cs="v4.2.0"/>
          </w:rPr>
          <w:t>PCell</w:t>
        </w:r>
        <w:proofErr w:type="spellEnd"/>
        <w:r>
          <w:rPr>
            <w:rFonts w:cs="v4.2.0"/>
          </w:rPr>
          <w:t>.</w:t>
        </w:r>
        <w:r>
          <w:t xml:space="preserve"> Test configurations are given in table </w:t>
        </w:r>
        <w:r>
          <w:rPr>
            <w:snapToGrid w:val="0"/>
          </w:rPr>
          <w:t>A.7.3.x.3.2</w:t>
        </w:r>
        <w:r>
          <w:t xml:space="preserve">-1. Cell switch delay is tested by using the parameters in table </w:t>
        </w:r>
        <w:r>
          <w:rPr>
            <w:snapToGrid w:val="0"/>
          </w:rPr>
          <w:t>A.7.3.x.3.2</w:t>
        </w:r>
        <w:r>
          <w:t xml:space="preserve">-2 and </w:t>
        </w:r>
        <w:r>
          <w:rPr>
            <w:snapToGrid w:val="0"/>
          </w:rPr>
          <w:t>A.7.3.x.3.2</w:t>
        </w:r>
        <w:r>
          <w:t>-3.</w:t>
        </w:r>
      </w:ins>
    </w:p>
    <w:p w14:paraId="5D3BB846" w14:textId="77777777" w:rsidR="00537783" w:rsidRDefault="00537783" w:rsidP="00537783">
      <w:pPr>
        <w:rPr>
          <w:ins w:id="887" w:author="Nokia" w:date="2024-04-19T11:26:00Z"/>
        </w:rPr>
      </w:pPr>
      <w:ins w:id="888" w:author="Nokia" w:date="2024-04-19T11:26:00Z">
        <w:r>
          <w:t xml:space="preserve">The test consists of 4 tests, and UE is required to pass one among Test 1A, Test 1B, Test 2A and Test 2B. </w:t>
        </w:r>
      </w:ins>
    </w:p>
    <w:p w14:paraId="5719308B" w14:textId="77777777" w:rsidR="00537783" w:rsidRDefault="00537783" w:rsidP="00537783">
      <w:pPr>
        <w:pStyle w:val="B1"/>
        <w:rPr>
          <w:ins w:id="889" w:author="Nokia" w:date="2024-04-19T11:26:00Z"/>
        </w:rPr>
      </w:pPr>
      <w:ins w:id="890" w:author="Nokia" w:date="2024-04-19T11:26:00Z">
        <w:r>
          <w:lastRenderedPageBreak/>
          <w:t>-</w:t>
        </w:r>
        <w:r>
          <w:tab/>
          <w:t xml:space="preserve">Test 1: for a UE supporting </w:t>
        </w:r>
        <w:r>
          <w:rPr>
            <w:i/>
            <w:iCs/>
          </w:rPr>
          <w:t>ltm-MAC-CE-JointTCI-r18 and/or ltm-MAC-CE-SeparateTCI-r18</w:t>
        </w:r>
      </w:ins>
    </w:p>
    <w:p w14:paraId="7C681989" w14:textId="77777777" w:rsidR="00537783" w:rsidRDefault="00537783" w:rsidP="00537783">
      <w:pPr>
        <w:ind w:left="852" w:hanging="284"/>
        <w:rPr>
          <w:ins w:id="891" w:author="Nokia" w:date="2024-04-19T11:26:00Z"/>
        </w:rPr>
      </w:pPr>
      <w:ins w:id="892" w:author="Nokia" w:date="2024-04-19T11:26:00Z">
        <w:r>
          <w:t>-</w:t>
        </w:r>
        <w:r>
          <w:tab/>
          <w:t xml:space="preserve">Test 1A: for a UE supporting </w:t>
        </w:r>
        <w:r>
          <w:rPr>
            <w:i/>
            <w:iCs/>
          </w:rPr>
          <w:t>ltm-MAC-CE-JointTCI-r18</w:t>
        </w:r>
        <w:r>
          <w:t xml:space="preserve">. </w:t>
        </w:r>
      </w:ins>
    </w:p>
    <w:p w14:paraId="40A8A331" w14:textId="77777777" w:rsidR="00537783" w:rsidRDefault="00537783" w:rsidP="00537783">
      <w:pPr>
        <w:ind w:left="852" w:hanging="284"/>
        <w:rPr>
          <w:ins w:id="893" w:author="Nokia" w:date="2024-04-19T11:26:00Z"/>
        </w:rPr>
      </w:pPr>
      <w:ins w:id="894" w:author="Nokia" w:date="2024-04-19T11:26:00Z">
        <w:r>
          <w:t>-</w:t>
        </w:r>
        <w:r>
          <w:tab/>
          <w:t xml:space="preserve">Test 1B: for a UE supporting </w:t>
        </w:r>
        <w:r>
          <w:rPr>
            <w:i/>
            <w:iCs/>
          </w:rPr>
          <w:t>ltm-MAC-CE-SeparateTCI-r18</w:t>
        </w:r>
        <w:r>
          <w:t xml:space="preserve"> and does not support </w:t>
        </w:r>
        <w:r>
          <w:rPr>
            <w:i/>
            <w:iCs/>
          </w:rPr>
          <w:t>ltm-MAC-CE-JointTCI-r18</w:t>
        </w:r>
        <w:r>
          <w:t xml:space="preserve">. </w:t>
        </w:r>
      </w:ins>
    </w:p>
    <w:p w14:paraId="2089638C" w14:textId="77777777" w:rsidR="00537783" w:rsidRDefault="00537783" w:rsidP="00537783">
      <w:pPr>
        <w:pStyle w:val="B1"/>
        <w:rPr>
          <w:ins w:id="895" w:author="Nokia" w:date="2024-04-19T11:26:00Z"/>
        </w:rPr>
      </w:pPr>
      <w:ins w:id="896" w:author="Nokia" w:date="2024-04-19T11:26:00Z">
        <w:r>
          <w:t>-</w:t>
        </w:r>
        <w:r>
          <w:tab/>
          <w:t xml:space="preserve">Test 2: for a UE not supporting </w:t>
        </w:r>
        <w:r>
          <w:rPr>
            <w:i/>
            <w:iCs/>
          </w:rPr>
          <w:t>ltm-MAC-CE-JointTCI-r18 and ltm-MAC-CE-SeparateTCI-r18</w:t>
        </w:r>
      </w:ins>
    </w:p>
    <w:p w14:paraId="51BCB60B" w14:textId="77777777" w:rsidR="00537783" w:rsidRDefault="00537783" w:rsidP="00537783">
      <w:pPr>
        <w:ind w:left="852" w:hanging="284"/>
        <w:rPr>
          <w:ins w:id="897" w:author="Nokia" w:date="2024-04-19T11:26:00Z"/>
        </w:rPr>
      </w:pPr>
      <w:ins w:id="898" w:author="Nokia" w:date="2024-04-19T11:26:00Z">
        <w:r>
          <w:t>-</w:t>
        </w:r>
        <w:r>
          <w:tab/>
          <w:t xml:space="preserve">Test 2A: for a UE supporting </w:t>
        </w:r>
        <w:r>
          <w:rPr>
            <w:i/>
            <w:iCs/>
          </w:rPr>
          <w:t>ltm-BeamIndicationJointTCI-r18</w:t>
        </w:r>
        <w:r>
          <w:t xml:space="preserve">. </w:t>
        </w:r>
      </w:ins>
    </w:p>
    <w:p w14:paraId="4FA0A913" w14:textId="77777777" w:rsidR="00537783" w:rsidRDefault="00537783" w:rsidP="00537783">
      <w:pPr>
        <w:ind w:left="852" w:hanging="284"/>
        <w:rPr>
          <w:ins w:id="899" w:author="Nokia" w:date="2024-04-19T11:26:00Z"/>
        </w:rPr>
      </w:pPr>
      <w:ins w:id="900" w:author="Nokia" w:date="2024-04-19T11:26:00Z">
        <w:r>
          <w:t>-</w:t>
        </w:r>
        <w:r>
          <w:tab/>
          <w:t xml:space="preserve">Test 2B: for a UE supporting </w:t>
        </w:r>
        <w:r>
          <w:rPr>
            <w:i/>
            <w:iCs/>
          </w:rPr>
          <w:t>ltm-BeamIndicationSeparateTCI-r18</w:t>
        </w:r>
        <w:r>
          <w:t xml:space="preserve"> and does not support </w:t>
        </w:r>
        <w:r>
          <w:rPr>
            <w:i/>
            <w:iCs/>
          </w:rPr>
          <w:t>ltm-BeamIndicationJointTCI-r18</w:t>
        </w:r>
        <w:r>
          <w:t xml:space="preserve">. </w:t>
        </w:r>
      </w:ins>
    </w:p>
    <w:p w14:paraId="61831903" w14:textId="77777777" w:rsidR="00537783" w:rsidRDefault="00537783" w:rsidP="00537783">
      <w:pPr>
        <w:rPr>
          <w:ins w:id="901" w:author="Nokia" w:date="2024-04-19T11:26:00Z"/>
        </w:rPr>
      </w:pPr>
    </w:p>
    <w:p w14:paraId="7D63837E" w14:textId="77777777" w:rsidR="00537783" w:rsidRDefault="00537783" w:rsidP="00537783">
      <w:pPr>
        <w:rPr>
          <w:ins w:id="902" w:author="Nokia" w:date="2024-04-19T11:26:00Z"/>
        </w:rPr>
      </w:pPr>
      <w:ins w:id="903" w:author="Nokia" w:date="2024-04-19T11:26:00Z">
        <w:r>
          <w:rPr>
            <w:rFonts w:cs="v4.2.0"/>
          </w:rPr>
          <w:t xml:space="preserve">The test consists of five successive time periods, with time durations of T1, T2, T3, T4 and T5, respectively. </w:t>
        </w:r>
        <w:r>
          <w:rPr>
            <w:rFonts w:eastAsia="Batang"/>
          </w:rPr>
          <w:t>Measurement gap pattern gp0 is configured.</w:t>
        </w:r>
        <w:r>
          <w:t xml:space="preserve"> </w:t>
        </w:r>
      </w:ins>
    </w:p>
    <w:p w14:paraId="6DB87F31" w14:textId="77777777" w:rsidR="00537783" w:rsidRDefault="00537783" w:rsidP="00537783">
      <w:pPr>
        <w:rPr>
          <w:ins w:id="904" w:author="Nokia" w:date="2024-04-19T11:26:00Z"/>
          <w:lang w:eastAsia="en-GB"/>
        </w:rPr>
      </w:pPr>
      <w:ins w:id="905" w:author="Nokia" w:date="2024-04-19T11:26:00Z">
        <w:r>
          <w:t>During T1, for Test 1A, 1B,2A and 2B:</w:t>
        </w:r>
      </w:ins>
    </w:p>
    <w:p w14:paraId="59F475E8" w14:textId="77777777" w:rsidR="00537783" w:rsidRDefault="00537783" w:rsidP="00537783">
      <w:pPr>
        <w:pStyle w:val="B1"/>
        <w:rPr>
          <w:ins w:id="906" w:author="Nokia" w:date="2024-04-19T11:26:00Z"/>
        </w:rPr>
      </w:pPr>
      <w:ins w:id="907" w:author="Nokia" w:date="2024-04-19T11:26:00Z">
        <w:r>
          <w:t>-</w:t>
        </w:r>
        <w:r>
          <w:tab/>
          <w:t xml:space="preserve">Cell 1 on radio channel 1 and Cell 2 on radio channel 2 are powered on. </w:t>
        </w:r>
      </w:ins>
    </w:p>
    <w:p w14:paraId="125C2FE8" w14:textId="77777777" w:rsidR="00537783" w:rsidRDefault="00537783" w:rsidP="00537783">
      <w:pPr>
        <w:pStyle w:val="B1"/>
        <w:rPr>
          <w:ins w:id="908" w:author="Nokia" w:date="2024-04-19T11:26:00Z"/>
        </w:rPr>
      </w:pPr>
      <w:ins w:id="909" w:author="Nokia" w:date="2024-04-19T11:26:00Z">
        <w:r>
          <w:t>-</w:t>
        </w:r>
        <w:r>
          <w:tab/>
          <w:t>UE establishes a connection with the Cell 1.</w:t>
        </w:r>
      </w:ins>
    </w:p>
    <w:p w14:paraId="75A69CF6" w14:textId="77777777" w:rsidR="00537783" w:rsidRDefault="00537783" w:rsidP="00537783">
      <w:pPr>
        <w:ind w:left="568" w:hanging="284"/>
        <w:rPr>
          <w:ins w:id="910" w:author="Nokia" w:date="2024-04-19T11:26:00Z"/>
          <w:rFonts w:cs="v4.2.0"/>
        </w:rPr>
      </w:pPr>
      <w:ins w:id="911" w:author="Nokia" w:date="2024-04-19T11:26:00Z">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ins>
    </w:p>
    <w:p w14:paraId="13E086BA" w14:textId="77777777" w:rsidR="00537783" w:rsidRDefault="00537783" w:rsidP="00537783">
      <w:pPr>
        <w:ind w:left="568" w:hanging="284"/>
        <w:rPr>
          <w:ins w:id="912" w:author="Nokia" w:date="2024-04-19T11:26:00Z"/>
        </w:rPr>
      </w:pPr>
      <w:ins w:id="913" w:author="Nokia" w:date="2024-04-19T11:26:00Z">
        <w:r>
          <w:t>-</w:t>
        </w:r>
        <w:r>
          <w:tab/>
          <w:t>T1 ends with UE reporting an L3 measurement result of Cell 2 to Cell 1.</w:t>
        </w:r>
      </w:ins>
    </w:p>
    <w:p w14:paraId="279D3CB4" w14:textId="77777777" w:rsidR="00537783" w:rsidRDefault="00537783" w:rsidP="00537783">
      <w:pPr>
        <w:ind w:left="568" w:hanging="284"/>
        <w:rPr>
          <w:ins w:id="914" w:author="Nokia" w:date="2024-04-19T11:26:00Z"/>
          <w:lang w:eastAsia="zh-CN"/>
        </w:rPr>
      </w:pPr>
    </w:p>
    <w:p w14:paraId="562E8288" w14:textId="77777777" w:rsidR="00537783" w:rsidRDefault="00537783" w:rsidP="00537783">
      <w:pPr>
        <w:pStyle w:val="B1"/>
        <w:ind w:left="0" w:firstLine="0"/>
        <w:rPr>
          <w:ins w:id="915" w:author="Nokia" w:date="2024-04-19T11:26:00Z"/>
        </w:rPr>
      </w:pPr>
      <w:ins w:id="916" w:author="Nokia" w:date="2024-04-19T11:26:00Z">
        <w:r>
          <w:t>During T2, for Test 1A, 1B, 2A and 2B:</w:t>
        </w:r>
      </w:ins>
    </w:p>
    <w:p w14:paraId="51527DA3" w14:textId="77777777" w:rsidR="00537783" w:rsidRDefault="00537783" w:rsidP="00537783">
      <w:pPr>
        <w:ind w:left="568" w:hanging="284"/>
        <w:rPr>
          <w:ins w:id="917" w:author="Nokia" w:date="2024-04-19T11:26:00Z"/>
        </w:rPr>
      </w:pPr>
      <w:ins w:id="918" w:author="Nokia" w:date="2024-04-19T11:26:00Z">
        <w:r>
          <w:t>-</w:t>
        </w:r>
        <w:r>
          <w:tab/>
          <w:t xml:space="preserve">At the start of T2, UE is provided with </w:t>
        </w:r>
        <w:r>
          <w:rPr>
            <w:i/>
            <w:iCs/>
            <w:lang w:eastAsia="ja-JP"/>
          </w:rPr>
          <w:t xml:space="preserve">LTM-Candidate-r18 </w:t>
        </w:r>
        <w:r>
          <w:t>for Cell 2</w:t>
        </w:r>
      </w:ins>
    </w:p>
    <w:p w14:paraId="64AAB512" w14:textId="77777777" w:rsidR="00537783" w:rsidRDefault="00537783" w:rsidP="00537783">
      <w:pPr>
        <w:ind w:left="568" w:hanging="284"/>
        <w:rPr>
          <w:ins w:id="919" w:author="Nokia" w:date="2024-04-19T11:26:00Z"/>
        </w:rPr>
      </w:pPr>
      <w:ins w:id="920" w:author="Nokia" w:date="2024-04-19T11:26:00Z">
        <w:r>
          <w:t>-</w:t>
        </w:r>
        <w:r>
          <w:tab/>
          <w:t xml:space="preserve">Joint TCI state configuration as defined in Table A.7.3.x.3.2-2 for Test 1A and Test 2A are provided. </w:t>
        </w:r>
      </w:ins>
    </w:p>
    <w:p w14:paraId="03F17219" w14:textId="77777777" w:rsidR="00537783" w:rsidRDefault="00537783" w:rsidP="00537783">
      <w:pPr>
        <w:ind w:left="568" w:hanging="284"/>
        <w:rPr>
          <w:ins w:id="921" w:author="Nokia" w:date="2024-04-19T11:26:00Z"/>
        </w:rPr>
      </w:pPr>
      <w:ins w:id="922" w:author="Nokia" w:date="2024-04-19T11:26:00Z">
        <w:r>
          <w:t>-</w:t>
        </w:r>
        <w:r>
          <w:tab/>
          <w:t>Separate TCI state configuration as defined in Table A.7.3.x.3.2-2 for Test 1B and Test 2B are provided.</w:t>
        </w:r>
      </w:ins>
    </w:p>
    <w:p w14:paraId="60B2D48A" w14:textId="77777777" w:rsidR="00537783" w:rsidRDefault="00537783" w:rsidP="00537783">
      <w:pPr>
        <w:ind w:left="568" w:hanging="284"/>
        <w:rPr>
          <w:ins w:id="923" w:author="Nokia" w:date="2024-04-19T11:26:00Z"/>
        </w:rPr>
      </w:pPr>
      <w:ins w:id="924" w:author="Nokia" w:date="2024-04-19T11:26:00Z">
        <w:r>
          <w:t>-</w:t>
        </w:r>
        <w:r>
          <w:tab/>
          <w:t>UE is configured with SSB-based L1-RSRP measurements and periodic L1-RSRP measurement reports on candidate cell (Cell 2) in PUCCH format 2.</w:t>
        </w:r>
      </w:ins>
    </w:p>
    <w:p w14:paraId="47909975" w14:textId="77777777" w:rsidR="00537783" w:rsidRDefault="00537783" w:rsidP="00537783">
      <w:pPr>
        <w:pStyle w:val="B1"/>
        <w:rPr>
          <w:ins w:id="925" w:author="Nokia" w:date="2024-04-19T11:26:00Z"/>
          <w:rFonts w:cs="v4.2.0"/>
        </w:rPr>
      </w:pPr>
      <w:ins w:id="926" w:author="Nokia" w:date="2024-04-19T11:26:00Z">
        <w:r>
          <w:t>-</w:t>
        </w:r>
        <w:r>
          <w:tab/>
          <w:t xml:space="preserve">T2 ends with UE reporting a valid L1-RSRP result of Cell 2. </w:t>
        </w:r>
      </w:ins>
    </w:p>
    <w:p w14:paraId="115C09DA" w14:textId="77777777" w:rsidR="00537783" w:rsidRDefault="00537783" w:rsidP="00537783">
      <w:pPr>
        <w:pStyle w:val="B1"/>
        <w:ind w:left="0" w:firstLine="0"/>
        <w:rPr>
          <w:ins w:id="927" w:author="Nokia" w:date="2024-04-19T11:26:00Z"/>
        </w:rPr>
      </w:pPr>
    </w:p>
    <w:p w14:paraId="12F2BCB3" w14:textId="77777777" w:rsidR="00537783" w:rsidRDefault="00537783" w:rsidP="00537783">
      <w:pPr>
        <w:pStyle w:val="B1"/>
        <w:ind w:left="0" w:firstLine="0"/>
        <w:rPr>
          <w:ins w:id="928" w:author="Nokia" w:date="2024-04-19T11:26:00Z"/>
          <w:rFonts w:cs="v4.2.0"/>
        </w:rPr>
      </w:pPr>
      <w:ins w:id="929" w:author="Nokia" w:date="2024-04-19T11:26:00Z">
        <w:r>
          <w:t>During T3, for Test 1A and 1B:</w:t>
        </w:r>
      </w:ins>
    </w:p>
    <w:p w14:paraId="053DE3F7" w14:textId="77777777" w:rsidR="00537783" w:rsidRDefault="00537783" w:rsidP="00537783">
      <w:pPr>
        <w:ind w:left="568" w:hanging="284"/>
        <w:rPr>
          <w:ins w:id="930" w:author="Nokia" w:date="2024-04-19T11:26:00Z"/>
        </w:rPr>
      </w:pPr>
      <w:ins w:id="931" w:author="Nokia" w:date="2024-04-19T11:26:00Z">
        <w:r>
          <w:t>-</w:t>
        </w:r>
        <w:r>
          <w:tab/>
          <w:t xml:space="preserve">At the start of T3, UE receives candidate cell TCI state activation MAC CE for Cell 2. </w:t>
        </w:r>
      </w:ins>
    </w:p>
    <w:p w14:paraId="325F3267" w14:textId="77777777" w:rsidR="00537783" w:rsidRDefault="00537783" w:rsidP="00537783">
      <w:pPr>
        <w:ind w:left="852" w:hanging="284"/>
        <w:rPr>
          <w:ins w:id="932" w:author="Nokia" w:date="2024-04-19T11:26:00Z"/>
        </w:rPr>
      </w:pPr>
      <w:ins w:id="933" w:author="Nokia" w:date="2024-04-19T11:26:00Z">
        <w:r>
          <w:t>-</w:t>
        </w:r>
        <w:r>
          <w:tab/>
          <w:t xml:space="preserve">In Test 1A, </w:t>
        </w:r>
        <w:r>
          <w:rPr>
            <w:i/>
            <w:iCs/>
          </w:rPr>
          <w:t>CandidateTCI-State#1</w:t>
        </w:r>
        <w:r>
          <w:t xml:space="preserve"> is activated. </w:t>
        </w:r>
      </w:ins>
    </w:p>
    <w:p w14:paraId="091D71B0" w14:textId="77777777" w:rsidR="00537783" w:rsidRDefault="00537783" w:rsidP="00537783">
      <w:pPr>
        <w:ind w:left="852" w:hanging="284"/>
        <w:rPr>
          <w:ins w:id="934" w:author="Nokia" w:date="2024-04-19T11:26:00Z"/>
        </w:rPr>
      </w:pPr>
      <w:ins w:id="935" w:author="Nokia" w:date="2024-04-19T11:26:00Z">
        <w:r>
          <w:t>-</w:t>
        </w:r>
        <w:r>
          <w:tab/>
          <w:t xml:space="preserve">In Test 1B, </w:t>
        </w:r>
        <w:r>
          <w:rPr>
            <w:i/>
            <w:iCs/>
          </w:rPr>
          <w:t>CandidateTCI-State#1</w:t>
        </w:r>
        <w:r>
          <w:t xml:space="preserve"> and </w:t>
        </w:r>
        <w:r>
          <w:rPr>
            <w:i/>
            <w:iCs/>
          </w:rPr>
          <w:t>CandidateTCI-UL-State#1</w:t>
        </w:r>
        <w:r>
          <w:t xml:space="preserve"> is activated.</w:t>
        </w:r>
      </w:ins>
    </w:p>
    <w:p w14:paraId="499F1F5D" w14:textId="77777777" w:rsidR="00537783" w:rsidRDefault="00537783" w:rsidP="00537783">
      <w:pPr>
        <w:ind w:left="568" w:hanging="284"/>
        <w:rPr>
          <w:ins w:id="936" w:author="Nokia" w:date="2024-04-19T11:26:00Z"/>
        </w:rPr>
      </w:pPr>
      <w:ins w:id="937" w:author="Nokia" w:date="2024-04-19T11:26:00Z">
        <w:r>
          <w:t>-</w:t>
        </w:r>
        <w:r>
          <w:tab/>
          <w:t>T3 ends 50ms after the candidate cell TCI state activation MAC CE transmission.</w:t>
        </w:r>
      </w:ins>
    </w:p>
    <w:p w14:paraId="788315FD" w14:textId="77777777" w:rsidR="00537783" w:rsidRDefault="00537783" w:rsidP="00537783">
      <w:pPr>
        <w:ind w:left="568" w:hanging="284"/>
        <w:rPr>
          <w:ins w:id="938" w:author="Nokia" w:date="2024-04-19T11:26:00Z"/>
        </w:rPr>
      </w:pPr>
      <w:ins w:id="939" w:author="Nokia" w:date="2024-04-19T11:26:00Z">
        <w:r>
          <w:t>-</w:t>
        </w:r>
        <w:r>
          <w:tab/>
          <w:t>In Test 2A and 2B, T3 is skipped.</w:t>
        </w:r>
      </w:ins>
    </w:p>
    <w:p w14:paraId="57EF77A1" w14:textId="77777777" w:rsidR="00537783" w:rsidRDefault="00537783" w:rsidP="00537783">
      <w:pPr>
        <w:rPr>
          <w:ins w:id="940" w:author="Nokia" w:date="2024-04-19T11:26:00Z"/>
        </w:rPr>
      </w:pPr>
    </w:p>
    <w:p w14:paraId="18CD4AE9" w14:textId="77777777" w:rsidR="00537783" w:rsidRDefault="00537783" w:rsidP="00537783">
      <w:pPr>
        <w:rPr>
          <w:ins w:id="941" w:author="Nokia" w:date="2024-04-19T11:26:00Z"/>
        </w:rPr>
      </w:pPr>
      <w:ins w:id="942" w:author="Nokia" w:date="2024-04-19T11:26:00Z">
        <w:r>
          <w:t>During T4, for Test 1A, 1B, 2A and 2B:</w:t>
        </w:r>
      </w:ins>
    </w:p>
    <w:p w14:paraId="16BF83F2" w14:textId="77777777" w:rsidR="00537783" w:rsidRDefault="00537783" w:rsidP="00537783">
      <w:pPr>
        <w:ind w:left="568" w:hanging="284"/>
        <w:rPr>
          <w:ins w:id="943" w:author="Nokia" w:date="2024-04-19T11:26:00Z"/>
        </w:rPr>
      </w:pPr>
      <w:ins w:id="944" w:author="Nokia" w:date="2024-04-19T11:26:00Z">
        <w:r>
          <w:t>-</w:t>
        </w:r>
        <w:r>
          <w:tab/>
          <w:t xml:space="preserve">At the start of T4, UE receives PDCCH order to trigger PRACH transmission on Cell 2. </w:t>
        </w:r>
      </w:ins>
    </w:p>
    <w:p w14:paraId="4C359056" w14:textId="77777777" w:rsidR="00537783" w:rsidRDefault="00537783" w:rsidP="00537783">
      <w:pPr>
        <w:ind w:left="568" w:hanging="284"/>
        <w:rPr>
          <w:ins w:id="945" w:author="Nokia" w:date="2024-04-19T11:26:00Z"/>
        </w:rPr>
      </w:pPr>
      <w:ins w:id="946" w:author="Nokia" w:date="2024-04-19T11:26:00Z">
        <w:r>
          <w:t>-</w:t>
        </w:r>
        <w:r>
          <w:tab/>
          <w:t xml:space="preserve">T4 ends 5ms after the UE transmits the PRACH to Cell 2. </w:t>
        </w:r>
      </w:ins>
    </w:p>
    <w:p w14:paraId="3DEF20A3" w14:textId="77777777" w:rsidR="00537783" w:rsidRDefault="00537783" w:rsidP="00537783">
      <w:pPr>
        <w:ind w:left="568" w:hanging="284"/>
        <w:rPr>
          <w:ins w:id="947" w:author="Nokia" w:date="2024-04-19T11:26:00Z"/>
        </w:rPr>
      </w:pPr>
      <w:ins w:id="948" w:author="Nokia" w:date="2024-04-19T11:26:00Z">
        <w:r>
          <w:t>-</w:t>
        </w:r>
        <w:r>
          <w:tab/>
          <w:t xml:space="preserve">For UE incapable of </w:t>
        </w:r>
        <w:r>
          <w:rPr>
            <w:i/>
            <w:iCs/>
          </w:rPr>
          <w:t>rach-EarlyTA-Measurement-r18</w:t>
        </w:r>
        <w:r>
          <w:t>, T4 is skipped.</w:t>
        </w:r>
      </w:ins>
    </w:p>
    <w:p w14:paraId="19C3EE8D" w14:textId="77777777" w:rsidR="00537783" w:rsidRDefault="00537783" w:rsidP="00537783">
      <w:pPr>
        <w:ind w:left="568" w:hanging="284"/>
        <w:rPr>
          <w:ins w:id="949" w:author="Nokia" w:date="2024-04-19T11:26:00Z"/>
        </w:rPr>
      </w:pPr>
    </w:p>
    <w:p w14:paraId="0CA348D4" w14:textId="77777777" w:rsidR="00537783" w:rsidRDefault="00537783" w:rsidP="00537783">
      <w:pPr>
        <w:rPr>
          <w:ins w:id="950" w:author="Nokia" w:date="2024-04-19T11:26:00Z"/>
        </w:rPr>
      </w:pPr>
      <w:ins w:id="951" w:author="Nokia" w:date="2024-04-19T11:26:00Z">
        <w:r>
          <w:t xml:space="preserve">During T5, for Test 1A, 1B, 2A and 2B: </w:t>
        </w:r>
      </w:ins>
    </w:p>
    <w:p w14:paraId="6F2DA9EE" w14:textId="77777777" w:rsidR="00537783" w:rsidRDefault="00537783" w:rsidP="00537783">
      <w:pPr>
        <w:ind w:left="568" w:hanging="284"/>
        <w:rPr>
          <w:ins w:id="952" w:author="Nokia" w:date="2024-04-19T11:26:00Z"/>
        </w:rPr>
      </w:pPr>
      <w:ins w:id="953" w:author="Nokia" w:date="2024-04-19T11:26:00Z">
        <w:r>
          <w:t>-</w:t>
        </w:r>
        <w:r>
          <w:tab/>
          <w:t xml:space="preserve">The start of T5 is the last TTI containing LTM cell switch command MAC CE is sent by Cell 1 to the UE. </w:t>
        </w:r>
      </w:ins>
    </w:p>
    <w:p w14:paraId="45DD0326" w14:textId="77777777" w:rsidR="00537783" w:rsidRDefault="00537783" w:rsidP="00537783">
      <w:pPr>
        <w:ind w:left="568" w:hanging="284"/>
        <w:rPr>
          <w:ins w:id="954" w:author="Nokia" w:date="2024-04-19T11:26:00Z"/>
        </w:rPr>
      </w:pPr>
      <w:ins w:id="955" w:author="Nokia" w:date="2024-04-19T11:26:00Z">
        <w:r>
          <w:t>-</w:t>
        </w:r>
        <w:r>
          <w:tab/>
          <w:t xml:space="preserve">In the cell switch command, Cell 2 is the target cell and the field of Timing Advance Command is set to 0. </w:t>
        </w:r>
      </w:ins>
    </w:p>
    <w:p w14:paraId="4ACEB407" w14:textId="77777777" w:rsidR="00537783" w:rsidRDefault="00537783" w:rsidP="00537783">
      <w:pPr>
        <w:ind w:left="852" w:hanging="284"/>
        <w:rPr>
          <w:ins w:id="956" w:author="Nokia" w:date="2024-04-19T11:26:00Z"/>
        </w:rPr>
      </w:pPr>
      <w:ins w:id="957" w:author="Nokia" w:date="2024-04-19T11:26:00Z">
        <w:r>
          <w:t>-</w:t>
        </w:r>
        <w:r>
          <w:tab/>
          <w:t xml:space="preserve">In test 1A, CandidateTCI-State#2 is indicated. </w:t>
        </w:r>
      </w:ins>
    </w:p>
    <w:p w14:paraId="76DD479B" w14:textId="77777777" w:rsidR="00537783" w:rsidRDefault="00537783" w:rsidP="00537783">
      <w:pPr>
        <w:ind w:left="852" w:hanging="284"/>
        <w:rPr>
          <w:ins w:id="958" w:author="Nokia" w:date="2024-04-19T11:26:00Z"/>
        </w:rPr>
      </w:pPr>
      <w:ins w:id="959" w:author="Nokia" w:date="2024-04-19T11:26:00Z">
        <w:r>
          <w:t>-</w:t>
        </w:r>
        <w:r>
          <w:tab/>
          <w:t xml:space="preserve">In test 1B, CandidateTCI-State#2 and CandidateTCI-UL-State#2 are indicated. </w:t>
        </w:r>
      </w:ins>
    </w:p>
    <w:p w14:paraId="22110810" w14:textId="77777777" w:rsidR="00537783" w:rsidRDefault="00537783" w:rsidP="00537783">
      <w:pPr>
        <w:ind w:left="852" w:hanging="284"/>
        <w:rPr>
          <w:ins w:id="960" w:author="Nokia" w:date="2024-04-19T11:26:00Z"/>
        </w:rPr>
      </w:pPr>
      <w:ins w:id="961" w:author="Nokia" w:date="2024-04-19T11:26:00Z">
        <w:r>
          <w:t>-</w:t>
        </w:r>
        <w:r>
          <w:tab/>
          <w:t xml:space="preserve">In test 2A, CandidateTCI-State#1 is indicated. </w:t>
        </w:r>
      </w:ins>
    </w:p>
    <w:p w14:paraId="026EFFF2" w14:textId="77777777" w:rsidR="00537783" w:rsidRDefault="00537783" w:rsidP="00537783">
      <w:pPr>
        <w:ind w:left="852" w:hanging="284"/>
        <w:rPr>
          <w:ins w:id="962" w:author="Nokia" w:date="2024-04-19T11:26:00Z"/>
        </w:rPr>
      </w:pPr>
      <w:ins w:id="963" w:author="Nokia" w:date="2024-04-19T11:26:00Z">
        <w:r>
          <w:t>-</w:t>
        </w:r>
        <w:r>
          <w:tab/>
          <w:t>In test 2B, CandidateTCI-State#1 and CandidateTCI-UL-State#1 are indicated.</w:t>
        </w:r>
      </w:ins>
    </w:p>
    <w:p w14:paraId="775D87E1" w14:textId="77777777" w:rsidR="00537783" w:rsidRDefault="00537783" w:rsidP="00537783">
      <w:pPr>
        <w:ind w:left="568" w:hanging="284"/>
        <w:rPr>
          <w:ins w:id="964" w:author="Nokia" w:date="2024-04-19T11:26:00Z"/>
          <w:rFonts w:eastAsia="MS Mincho" w:cs="v4.2.0"/>
        </w:rPr>
      </w:pPr>
      <w:ins w:id="965" w:author="Nokia" w:date="2024-04-19T11:26:00Z">
        <w:r>
          <w:t>-</w:t>
        </w:r>
        <w:r>
          <w:tab/>
        </w:r>
        <w:r>
          <w:rPr>
            <w:lang w:eastAsia="zh-CN"/>
          </w:rPr>
          <w:t xml:space="preserve">Cell 2 continuously schedules PUSCH for the UE </w:t>
        </w:r>
        <w:r>
          <w:rPr>
            <w:rFonts w:eastAsia="MS Mincho" w:cs="v4.2.0"/>
          </w:rPr>
          <w:t>.</w:t>
        </w:r>
      </w:ins>
    </w:p>
    <w:p w14:paraId="5A32BFF2" w14:textId="77777777" w:rsidR="00537783" w:rsidRDefault="00537783" w:rsidP="00537783">
      <w:pPr>
        <w:ind w:left="568" w:hanging="284"/>
        <w:rPr>
          <w:ins w:id="966" w:author="Nokia" w:date="2024-04-19T11:26:00Z"/>
          <w:rFonts w:eastAsia="SimSun"/>
        </w:rPr>
      </w:pPr>
      <w:ins w:id="967" w:author="Nokia" w:date="2024-04-19T11:26:00Z">
        <w:r>
          <w:t>-</w:t>
        </w:r>
        <w:r>
          <w:tab/>
          <w:t xml:space="preserve">T5 ends either at the UL slot of PUSCH scheduled by Cell 2 at the fist DL slot not earlier than </w:t>
        </w:r>
        <w:r>
          <w:rPr>
            <w:noProof/>
          </w:rPr>
          <w:t>(</w:t>
        </w:r>
        <w:proofErr w:type="spellStart"/>
        <w:r>
          <w:t>T</w:t>
        </w:r>
        <w:r>
          <w:rPr>
            <w:vertAlign w:val="subscript"/>
          </w:rPr>
          <w:t>cmd</w:t>
        </w:r>
        <w:proofErr w:type="spellEnd"/>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rPr>
            <w:noProof/>
          </w:rPr>
          <w:t>)</w:t>
        </w:r>
        <w:r>
          <w:t xml:space="preserve"> </w:t>
        </w:r>
        <w:r>
          <w:rPr>
            <w:rFonts w:eastAsia="MS Mincho" w:cs="v4.2.0"/>
          </w:rPr>
          <w:t>after the beginning of T5</w:t>
        </w:r>
        <w:r>
          <w:t xml:space="preserve"> or upon the reception of PUSCH at Cell 2, whichever is earlier.</w:t>
        </w:r>
      </w:ins>
    </w:p>
    <w:p w14:paraId="67FA8566" w14:textId="77777777" w:rsidR="00537783" w:rsidRDefault="00537783" w:rsidP="00537783">
      <w:pPr>
        <w:ind w:left="852" w:hanging="284"/>
        <w:rPr>
          <w:ins w:id="968" w:author="Nokia" w:date="2024-04-19T11:26:00Z"/>
        </w:rPr>
      </w:pPr>
      <w:ins w:id="969" w:author="Nokia" w:date="2024-04-19T11:26:00Z">
        <w:r>
          <w:t>-</w:t>
        </w:r>
        <w:r>
          <w:tab/>
          <w:t xml:space="preserve">The values of </w:t>
        </w:r>
        <w:proofErr w:type="spellStart"/>
        <w:r>
          <w:t>T</w:t>
        </w:r>
        <w:r>
          <w:rPr>
            <w:vertAlign w:val="subscript"/>
          </w:rPr>
          <w:t>cmd</w:t>
        </w:r>
        <w:proofErr w:type="spellEnd"/>
        <w:r>
          <w:t>, T</w:t>
        </w:r>
        <w:r>
          <w:rPr>
            <w:vertAlign w:val="subscript"/>
          </w:rPr>
          <w:t>LTM-RRC-processing</w:t>
        </w:r>
        <w:r>
          <w:t xml:space="preserve"> T</w:t>
        </w:r>
        <w:r>
          <w:rPr>
            <w:vertAlign w:val="subscript"/>
          </w:rPr>
          <w:t>LTM-processing</w:t>
        </w:r>
        <w:r>
          <w:rPr>
            <w:rFonts w:ascii="MS Mincho" w:eastAsia="MS Mincho" w:hAnsi="MS Mincho" w:cs="MS Mincho" w:hint="eastAsia"/>
            <w:lang w:eastAsia="zh-CN"/>
          </w:rPr>
          <w:t>，</w:t>
        </w:r>
        <w:proofErr w:type="spellStart"/>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A.7.3.x.3.3.</w:t>
        </w:r>
      </w:ins>
    </w:p>
    <w:p w14:paraId="10DC75C5" w14:textId="77777777" w:rsidR="00537783" w:rsidRDefault="00537783" w:rsidP="00537783">
      <w:pPr>
        <w:ind w:left="568" w:hanging="284"/>
        <w:rPr>
          <w:ins w:id="970" w:author="Nokia" w:date="2024-04-19T11:26:00Z"/>
          <w:lang w:eastAsia="zh-CN"/>
        </w:rPr>
      </w:pPr>
      <w:ins w:id="971" w:author="Nokia" w:date="2024-04-19T11:26:00Z">
        <w:r>
          <w:t>-</w:t>
        </w:r>
        <w:r>
          <w:tab/>
          <w:t>The value of X is defined based on D</w:t>
        </w:r>
        <w:r>
          <w:rPr>
            <w:vertAlign w:val="subscript"/>
          </w:rPr>
          <w:t>LTM</w:t>
        </w:r>
        <w:r>
          <w:t xml:space="preserve"> as </w:t>
        </w:r>
        <w:r>
          <w:rPr>
            <w:rFonts w:cs="v4.2.0"/>
          </w:rPr>
          <w:t>specified in clause </w:t>
        </w:r>
        <w:r>
          <w:rPr>
            <w:rFonts w:eastAsia="MS Mincho" w:cs="v4.2.0"/>
          </w:rPr>
          <w:t>A.7.3.x.3.3</w:t>
        </w:r>
        <w:r>
          <w:rPr>
            <w:lang w:eastAsia="zh-CN"/>
          </w:rPr>
          <w:t>.</w:t>
        </w:r>
      </w:ins>
    </w:p>
    <w:p w14:paraId="749EC6A1" w14:textId="77777777" w:rsidR="00537783" w:rsidRDefault="00537783" w:rsidP="00537783">
      <w:pPr>
        <w:ind w:left="568" w:hanging="284"/>
        <w:rPr>
          <w:ins w:id="972" w:author="Nokia" w:date="2024-04-19T11:26:00Z"/>
        </w:rPr>
      </w:pPr>
    </w:p>
    <w:p w14:paraId="0A36F3F2" w14:textId="77777777" w:rsidR="00537783" w:rsidRDefault="00537783" w:rsidP="00537783">
      <w:pPr>
        <w:pStyle w:val="TH"/>
        <w:rPr>
          <w:ins w:id="973" w:author="Nokia" w:date="2024-04-19T11:26:00Z"/>
          <w:lang w:eastAsia="zh-CN"/>
        </w:rPr>
      </w:pPr>
      <w:ins w:id="974" w:author="Nokia" w:date="2024-04-19T11:26:00Z">
        <w:r>
          <w:t xml:space="preserve">Table </w:t>
        </w:r>
        <w:r>
          <w:rPr>
            <w:snapToGrid w:val="0"/>
          </w:rPr>
          <w:t>A.7.3.x.3.2</w:t>
        </w:r>
        <w:r>
          <w:t xml:space="preserve">-1: </w:t>
        </w:r>
        <w:r>
          <w:rPr>
            <w:snapToGrid w:val="0"/>
          </w:rPr>
          <w:t xml:space="preserve">Inter-frequency cell switch from FR2 to FR2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37783" w14:paraId="37BEC89A" w14:textId="77777777" w:rsidTr="009E4F20">
        <w:trPr>
          <w:ins w:id="975" w:author="Nokia" w:date="2024-04-19T11:26:00Z"/>
        </w:trPr>
        <w:tc>
          <w:tcPr>
            <w:tcW w:w="2330" w:type="dxa"/>
            <w:tcBorders>
              <w:top w:val="single" w:sz="4" w:space="0" w:color="auto"/>
              <w:left w:val="single" w:sz="4" w:space="0" w:color="auto"/>
              <w:bottom w:val="single" w:sz="4" w:space="0" w:color="auto"/>
              <w:right w:val="single" w:sz="4" w:space="0" w:color="auto"/>
            </w:tcBorders>
            <w:hideMark/>
          </w:tcPr>
          <w:p w14:paraId="79393C4A" w14:textId="77777777" w:rsidR="00537783" w:rsidRDefault="00537783" w:rsidP="009E4F20">
            <w:pPr>
              <w:pStyle w:val="TAH"/>
              <w:rPr>
                <w:ins w:id="976" w:author="Nokia" w:date="2024-04-19T11:26:00Z"/>
                <w:lang w:eastAsia="fr-FR"/>
              </w:rPr>
            </w:pPr>
            <w:ins w:id="977" w:author="Nokia" w:date="2024-04-19T11:26:00Z">
              <w:r>
                <w:rPr>
                  <w:lang w:eastAsia="fr-FR"/>
                </w:rPr>
                <w:t>Config</w:t>
              </w:r>
            </w:ins>
          </w:p>
        </w:tc>
        <w:tc>
          <w:tcPr>
            <w:tcW w:w="7299" w:type="dxa"/>
            <w:tcBorders>
              <w:top w:val="single" w:sz="4" w:space="0" w:color="auto"/>
              <w:left w:val="single" w:sz="4" w:space="0" w:color="auto"/>
              <w:bottom w:val="single" w:sz="4" w:space="0" w:color="auto"/>
              <w:right w:val="single" w:sz="4" w:space="0" w:color="auto"/>
            </w:tcBorders>
            <w:hideMark/>
          </w:tcPr>
          <w:p w14:paraId="23CAD7A0" w14:textId="77777777" w:rsidR="00537783" w:rsidRDefault="00537783" w:rsidP="009E4F20">
            <w:pPr>
              <w:pStyle w:val="TAH"/>
              <w:rPr>
                <w:ins w:id="978" w:author="Nokia" w:date="2024-04-19T11:26:00Z"/>
                <w:lang w:eastAsia="fr-FR"/>
              </w:rPr>
            </w:pPr>
            <w:ins w:id="979" w:author="Nokia" w:date="2024-04-19T11:26:00Z">
              <w:r>
                <w:rPr>
                  <w:lang w:eastAsia="fr-FR"/>
                </w:rPr>
                <w:t>Description</w:t>
              </w:r>
            </w:ins>
          </w:p>
        </w:tc>
      </w:tr>
      <w:tr w:rsidR="00537783" w14:paraId="360C0A6D" w14:textId="77777777" w:rsidTr="009E4F20">
        <w:trPr>
          <w:ins w:id="980" w:author="Nokia" w:date="2024-04-19T11:26:00Z"/>
        </w:trPr>
        <w:tc>
          <w:tcPr>
            <w:tcW w:w="2330" w:type="dxa"/>
            <w:tcBorders>
              <w:top w:val="single" w:sz="4" w:space="0" w:color="auto"/>
              <w:left w:val="single" w:sz="4" w:space="0" w:color="auto"/>
              <w:bottom w:val="single" w:sz="4" w:space="0" w:color="auto"/>
              <w:right w:val="single" w:sz="4" w:space="0" w:color="auto"/>
            </w:tcBorders>
            <w:hideMark/>
          </w:tcPr>
          <w:p w14:paraId="2D228D9E" w14:textId="77777777" w:rsidR="00537783" w:rsidRDefault="00537783" w:rsidP="009E4F20">
            <w:pPr>
              <w:pStyle w:val="TAL"/>
              <w:rPr>
                <w:ins w:id="981" w:author="Nokia" w:date="2024-04-19T11:26:00Z"/>
                <w:lang w:eastAsia="fr-FR"/>
              </w:rPr>
            </w:pPr>
            <w:ins w:id="982" w:author="Nokia" w:date="2024-04-19T11:26:00Z">
              <w:r>
                <w:rPr>
                  <w:lang w:eastAsia="fr-FR"/>
                </w:rPr>
                <w:t>1</w:t>
              </w:r>
            </w:ins>
          </w:p>
        </w:tc>
        <w:tc>
          <w:tcPr>
            <w:tcW w:w="7299" w:type="dxa"/>
            <w:tcBorders>
              <w:top w:val="single" w:sz="4" w:space="0" w:color="auto"/>
              <w:left w:val="single" w:sz="4" w:space="0" w:color="auto"/>
              <w:bottom w:val="single" w:sz="4" w:space="0" w:color="auto"/>
              <w:right w:val="single" w:sz="4" w:space="0" w:color="auto"/>
            </w:tcBorders>
            <w:hideMark/>
          </w:tcPr>
          <w:p w14:paraId="219FBFCA" w14:textId="77777777" w:rsidR="00537783" w:rsidRDefault="00537783" w:rsidP="009E4F20">
            <w:pPr>
              <w:pStyle w:val="TAL"/>
              <w:rPr>
                <w:ins w:id="983" w:author="Nokia" w:date="2024-04-19T11:26:00Z"/>
                <w:lang w:eastAsia="fr-FR"/>
              </w:rPr>
            </w:pPr>
            <w:ins w:id="984" w:author="Nokia" w:date="2024-04-19T11:26:00Z">
              <w:r>
                <w:rPr>
                  <w:lang w:eastAsia="fr-FR"/>
                </w:rPr>
                <w:t>Source cell: NR 120 kHz SSB SCS, 100 MHz bandwidth, TDD duplex mode</w:t>
              </w:r>
            </w:ins>
          </w:p>
          <w:p w14:paraId="088D769D" w14:textId="77777777" w:rsidR="00537783" w:rsidRDefault="00537783" w:rsidP="009E4F20">
            <w:pPr>
              <w:pStyle w:val="TAL"/>
              <w:rPr>
                <w:ins w:id="985" w:author="Nokia" w:date="2024-04-19T11:26:00Z"/>
                <w:lang w:eastAsia="fr-FR"/>
              </w:rPr>
            </w:pPr>
            <w:ins w:id="986" w:author="Nokia" w:date="2024-04-19T11:26:00Z">
              <w:r>
                <w:rPr>
                  <w:lang w:eastAsia="fr-FR"/>
                </w:rPr>
                <w:t>Target cell: NR 120 kHz SSB SCS, 100 MHz bandwidth, TDD duplex mode</w:t>
              </w:r>
            </w:ins>
          </w:p>
        </w:tc>
      </w:tr>
    </w:tbl>
    <w:p w14:paraId="06F8C394" w14:textId="77777777" w:rsidR="00537783" w:rsidRDefault="00537783" w:rsidP="00537783">
      <w:pPr>
        <w:rPr>
          <w:ins w:id="987" w:author="Nokia" w:date="2024-04-19T11:26:00Z"/>
          <w:rFonts w:cs="v4.2.0"/>
        </w:rPr>
      </w:pPr>
    </w:p>
    <w:p w14:paraId="1073BF4A" w14:textId="77777777" w:rsidR="00537783" w:rsidRDefault="00537783" w:rsidP="00537783">
      <w:pPr>
        <w:pStyle w:val="TH"/>
        <w:rPr>
          <w:ins w:id="988" w:author="Nokia" w:date="2024-04-19T11:26:00Z"/>
        </w:rPr>
      </w:pPr>
      <w:ins w:id="989" w:author="Nokia" w:date="2024-04-19T11:26:00Z">
        <w:r>
          <w:t xml:space="preserve">Table </w:t>
        </w:r>
        <w:r>
          <w:rPr>
            <w:snapToGrid w:val="0"/>
          </w:rPr>
          <w:t>A.7.3.x.3.2</w:t>
        </w:r>
        <w:r>
          <w:t>-2</w:t>
        </w:r>
        <w:r>
          <w:rPr>
            <w:rFonts w:cs="v4.2.0"/>
          </w:rPr>
          <w:t xml:space="preserve">: General test parameters for </w:t>
        </w:r>
        <w:r>
          <w:rPr>
            <w:snapToGrid w:val="0"/>
          </w:rPr>
          <w:t>Inter-frequency cell switch from FR2 to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537783" w14:paraId="217B9F9C" w14:textId="77777777" w:rsidTr="009E4F20">
        <w:trPr>
          <w:cantSplit/>
          <w:trHeight w:val="113"/>
          <w:jc w:val="center"/>
          <w:ins w:id="990" w:author="Nokia" w:date="2024-04-19T11:26:00Z"/>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437E280A" w14:textId="77777777" w:rsidR="00537783" w:rsidRDefault="00537783" w:rsidP="009E4F20">
            <w:pPr>
              <w:pStyle w:val="TAH"/>
              <w:rPr>
                <w:ins w:id="991" w:author="Nokia" w:date="2024-04-19T11:26:00Z"/>
                <w:lang w:eastAsia="fr-FR"/>
              </w:rPr>
            </w:pPr>
            <w:ins w:id="992" w:author="Nokia" w:date="2024-04-19T11:26:00Z">
              <w:r>
                <w:rPr>
                  <w:lang w:eastAsia="fr-FR"/>
                </w:rP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59D2DD46" w14:textId="77777777" w:rsidR="00537783" w:rsidRDefault="00537783" w:rsidP="009E4F20">
            <w:pPr>
              <w:pStyle w:val="TAH"/>
              <w:rPr>
                <w:ins w:id="993" w:author="Nokia" w:date="2024-04-19T11:26:00Z"/>
                <w:lang w:eastAsia="fr-FR"/>
              </w:rPr>
            </w:pPr>
            <w:ins w:id="994" w:author="Nokia" w:date="2024-04-19T11:26:00Z">
              <w:r>
                <w:rPr>
                  <w:lang w:eastAsia="fr-FR"/>
                </w:rPr>
                <w:t>Unit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097FB7E0" w14:textId="77777777" w:rsidR="00537783" w:rsidRDefault="00537783" w:rsidP="009E4F20">
            <w:pPr>
              <w:pStyle w:val="TAH"/>
              <w:rPr>
                <w:ins w:id="995" w:author="Nokia" w:date="2024-04-19T11:26:00Z"/>
                <w:lang w:eastAsia="fr-FR"/>
              </w:rPr>
            </w:pPr>
            <w:ins w:id="996" w:author="Nokia" w:date="2024-04-19T11:26:00Z">
              <w:r>
                <w:rPr>
                  <w:lang w:eastAsia="fr-FR"/>
                </w:rPr>
                <w:t>Value</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03BDC001" w14:textId="77777777" w:rsidR="00537783" w:rsidRDefault="00537783" w:rsidP="009E4F20">
            <w:pPr>
              <w:pStyle w:val="TAH"/>
              <w:rPr>
                <w:ins w:id="997" w:author="Nokia" w:date="2024-04-19T11:26:00Z"/>
                <w:lang w:eastAsia="fr-FR"/>
              </w:rPr>
            </w:pPr>
            <w:ins w:id="998" w:author="Nokia" w:date="2024-04-19T11:26:00Z">
              <w:r>
                <w:rPr>
                  <w:lang w:eastAsia="fr-FR"/>
                </w:rPr>
                <w:t>Comment</w:t>
              </w:r>
            </w:ins>
          </w:p>
        </w:tc>
      </w:tr>
      <w:tr w:rsidR="00537783" w14:paraId="0D8A74F7" w14:textId="77777777" w:rsidTr="009E4F20">
        <w:trPr>
          <w:cantSplit/>
          <w:trHeight w:val="113"/>
          <w:jc w:val="center"/>
          <w:ins w:id="999" w:author="Nokia" w:date="2024-04-19T11:26: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1EA6F4D2" w14:textId="77777777" w:rsidR="00537783" w:rsidRDefault="00537783" w:rsidP="009E4F20">
            <w:pPr>
              <w:spacing w:after="0"/>
              <w:rPr>
                <w:ins w:id="1000" w:author="Nokia" w:date="2024-04-19T11:26:00Z"/>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60AEB44" w14:textId="77777777" w:rsidR="00537783" w:rsidRDefault="00537783" w:rsidP="009E4F20">
            <w:pPr>
              <w:spacing w:after="0"/>
              <w:rPr>
                <w:ins w:id="1001" w:author="Nokia" w:date="2024-04-19T11:26:00Z"/>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6BF05469" w14:textId="77777777" w:rsidR="00537783" w:rsidRDefault="00537783" w:rsidP="009E4F20">
            <w:pPr>
              <w:pStyle w:val="TAH"/>
              <w:rPr>
                <w:ins w:id="1002" w:author="Nokia" w:date="2024-04-19T11:26:00Z"/>
                <w:lang w:eastAsia="fr-FR"/>
              </w:rPr>
            </w:pPr>
            <w:ins w:id="1003" w:author="Nokia" w:date="2024-04-19T11:26:00Z">
              <w:r>
                <w:rPr>
                  <w:lang w:eastAsia="zh-CN"/>
                </w:rPr>
                <w:t>Test</w:t>
              </w:r>
              <w:r>
                <w:rPr>
                  <w:lang w:eastAsia="fr-FR"/>
                </w:rPr>
                <w:t xml:space="preserve"> 1A</w:t>
              </w:r>
            </w:ins>
          </w:p>
        </w:tc>
        <w:tc>
          <w:tcPr>
            <w:tcW w:w="509" w:type="pct"/>
            <w:tcBorders>
              <w:top w:val="single" w:sz="2" w:space="0" w:color="auto"/>
              <w:left w:val="single" w:sz="2" w:space="0" w:color="auto"/>
              <w:bottom w:val="single" w:sz="2" w:space="0" w:color="auto"/>
              <w:right w:val="single" w:sz="2" w:space="0" w:color="auto"/>
            </w:tcBorders>
            <w:hideMark/>
          </w:tcPr>
          <w:p w14:paraId="7DE32FA2" w14:textId="77777777" w:rsidR="00537783" w:rsidRDefault="00537783" w:rsidP="009E4F20">
            <w:pPr>
              <w:pStyle w:val="TAH"/>
              <w:rPr>
                <w:ins w:id="1004" w:author="Nokia" w:date="2024-04-19T11:26:00Z"/>
                <w:lang w:eastAsia="fr-FR"/>
              </w:rPr>
            </w:pPr>
            <w:ins w:id="1005" w:author="Nokia" w:date="2024-04-19T11:26:00Z">
              <w:r>
                <w:rPr>
                  <w:lang w:eastAsia="zh-CN"/>
                </w:rPr>
                <w:t>Test</w:t>
              </w:r>
              <w:r>
                <w:rPr>
                  <w:lang w:eastAsia="fr-FR"/>
                </w:rPr>
                <w:t xml:space="preserve"> 1B</w:t>
              </w:r>
            </w:ins>
          </w:p>
        </w:tc>
        <w:tc>
          <w:tcPr>
            <w:tcW w:w="509" w:type="pct"/>
            <w:tcBorders>
              <w:top w:val="single" w:sz="2" w:space="0" w:color="auto"/>
              <w:left w:val="single" w:sz="2" w:space="0" w:color="auto"/>
              <w:bottom w:val="single" w:sz="2" w:space="0" w:color="auto"/>
              <w:right w:val="single" w:sz="2" w:space="0" w:color="auto"/>
            </w:tcBorders>
            <w:hideMark/>
          </w:tcPr>
          <w:p w14:paraId="0FA764D9" w14:textId="77777777" w:rsidR="00537783" w:rsidRDefault="00537783" w:rsidP="009E4F20">
            <w:pPr>
              <w:pStyle w:val="TAH"/>
              <w:rPr>
                <w:ins w:id="1006" w:author="Nokia" w:date="2024-04-19T11:26:00Z"/>
                <w:lang w:eastAsia="fr-FR"/>
              </w:rPr>
            </w:pPr>
            <w:ins w:id="1007" w:author="Nokia" w:date="2024-04-19T11:26:00Z">
              <w:r>
                <w:rPr>
                  <w:lang w:eastAsia="fr-FR"/>
                </w:rPr>
                <w:t>Test 2A</w:t>
              </w:r>
            </w:ins>
          </w:p>
        </w:tc>
        <w:tc>
          <w:tcPr>
            <w:tcW w:w="509" w:type="pct"/>
            <w:tcBorders>
              <w:top w:val="single" w:sz="2" w:space="0" w:color="auto"/>
              <w:left w:val="single" w:sz="2" w:space="0" w:color="auto"/>
              <w:bottom w:val="single" w:sz="2" w:space="0" w:color="auto"/>
              <w:right w:val="single" w:sz="2" w:space="0" w:color="auto"/>
            </w:tcBorders>
            <w:hideMark/>
          </w:tcPr>
          <w:p w14:paraId="23D48A36" w14:textId="77777777" w:rsidR="00537783" w:rsidRDefault="00537783" w:rsidP="009E4F20">
            <w:pPr>
              <w:pStyle w:val="TAH"/>
              <w:rPr>
                <w:ins w:id="1008" w:author="Nokia" w:date="2024-04-19T11:26:00Z"/>
                <w:lang w:eastAsia="zh-CN"/>
              </w:rPr>
            </w:pPr>
            <w:ins w:id="1009" w:author="Nokia" w:date="2024-04-19T11:26:00Z">
              <w:r>
                <w:rPr>
                  <w:lang w:eastAsia="zh-CN"/>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BC707FE" w14:textId="77777777" w:rsidR="00537783" w:rsidRDefault="00537783" w:rsidP="009E4F20">
            <w:pPr>
              <w:spacing w:after="0"/>
              <w:rPr>
                <w:ins w:id="1010" w:author="Nokia" w:date="2024-04-19T11:26:00Z"/>
                <w:rFonts w:ascii="Arial" w:hAnsi="Arial"/>
                <w:b/>
                <w:sz w:val="18"/>
                <w:lang w:eastAsia="fr-FR"/>
              </w:rPr>
            </w:pPr>
          </w:p>
        </w:tc>
      </w:tr>
      <w:tr w:rsidR="00537783" w14:paraId="7B6787C4" w14:textId="77777777" w:rsidTr="009E4F20">
        <w:trPr>
          <w:cantSplit/>
          <w:trHeight w:val="113"/>
          <w:jc w:val="center"/>
          <w:ins w:id="1011" w:author="Nokia" w:date="2024-04-19T11:26:00Z"/>
        </w:trPr>
        <w:tc>
          <w:tcPr>
            <w:tcW w:w="896" w:type="pct"/>
            <w:tcBorders>
              <w:top w:val="single" w:sz="4" w:space="0" w:color="auto"/>
              <w:left w:val="single" w:sz="4" w:space="0" w:color="auto"/>
              <w:bottom w:val="nil"/>
              <w:right w:val="single" w:sz="4" w:space="0" w:color="auto"/>
            </w:tcBorders>
            <w:hideMark/>
          </w:tcPr>
          <w:p w14:paraId="13B5EB78" w14:textId="77777777" w:rsidR="00537783" w:rsidRDefault="00537783" w:rsidP="009E4F20">
            <w:pPr>
              <w:pStyle w:val="TAL"/>
              <w:rPr>
                <w:ins w:id="1012" w:author="Nokia" w:date="2024-04-19T11:26:00Z"/>
                <w:lang w:eastAsia="fr-FR"/>
              </w:rPr>
            </w:pPr>
            <w:ins w:id="1013" w:author="Nokia" w:date="2024-04-19T11:26:00Z">
              <w:r>
                <w:rPr>
                  <w:lang w:eastAsia="fr-FR"/>
                </w:rPr>
                <w:t>Initial conditions</w:t>
              </w:r>
            </w:ins>
          </w:p>
        </w:tc>
        <w:tc>
          <w:tcPr>
            <w:tcW w:w="803" w:type="pct"/>
            <w:tcBorders>
              <w:top w:val="single" w:sz="2" w:space="0" w:color="auto"/>
              <w:left w:val="single" w:sz="4" w:space="0" w:color="auto"/>
              <w:bottom w:val="single" w:sz="2" w:space="0" w:color="auto"/>
              <w:right w:val="single" w:sz="2" w:space="0" w:color="auto"/>
            </w:tcBorders>
            <w:hideMark/>
          </w:tcPr>
          <w:p w14:paraId="451715DD" w14:textId="77777777" w:rsidR="00537783" w:rsidRDefault="00537783" w:rsidP="009E4F20">
            <w:pPr>
              <w:pStyle w:val="TAL"/>
              <w:rPr>
                <w:ins w:id="1014" w:author="Nokia" w:date="2024-04-19T11:26:00Z"/>
                <w:lang w:eastAsia="fr-FR"/>
              </w:rPr>
            </w:pPr>
            <w:ins w:id="1015" w:author="Nokia" w:date="2024-04-19T11:26:00Z">
              <w:r>
                <w:rPr>
                  <w:lang w:eastAsia="fr-FR"/>
                </w:rPr>
                <w:t>Active cell</w:t>
              </w:r>
            </w:ins>
          </w:p>
        </w:tc>
        <w:tc>
          <w:tcPr>
            <w:tcW w:w="211" w:type="pct"/>
            <w:tcBorders>
              <w:top w:val="single" w:sz="2" w:space="0" w:color="auto"/>
              <w:left w:val="single" w:sz="2" w:space="0" w:color="auto"/>
              <w:bottom w:val="single" w:sz="2" w:space="0" w:color="auto"/>
              <w:right w:val="single" w:sz="2" w:space="0" w:color="auto"/>
            </w:tcBorders>
          </w:tcPr>
          <w:p w14:paraId="21AE8CC3" w14:textId="77777777" w:rsidR="00537783" w:rsidRDefault="00537783" w:rsidP="009E4F20">
            <w:pPr>
              <w:pStyle w:val="TAC"/>
              <w:rPr>
                <w:ins w:id="1016"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05AE7A3" w14:textId="77777777" w:rsidR="00537783" w:rsidRDefault="00537783" w:rsidP="009E4F20">
            <w:pPr>
              <w:pStyle w:val="TAL"/>
              <w:jc w:val="center"/>
              <w:rPr>
                <w:ins w:id="1017" w:author="Nokia" w:date="2024-04-19T11:26:00Z"/>
                <w:lang w:eastAsia="fr-FR"/>
              </w:rPr>
            </w:pPr>
            <w:ins w:id="1018" w:author="Nokia" w:date="2024-04-19T11:26:00Z">
              <w:r>
                <w:rPr>
                  <w:lang w:eastAsia="fr-FR"/>
                </w:rPr>
                <w:t>Cell 1</w:t>
              </w:r>
            </w:ins>
          </w:p>
        </w:tc>
        <w:tc>
          <w:tcPr>
            <w:tcW w:w="1054" w:type="pct"/>
            <w:tcBorders>
              <w:top w:val="single" w:sz="2" w:space="0" w:color="auto"/>
              <w:left w:val="single" w:sz="2" w:space="0" w:color="auto"/>
              <w:bottom w:val="single" w:sz="2" w:space="0" w:color="auto"/>
              <w:right w:val="single" w:sz="2" w:space="0" w:color="auto"/>
            </w:tcBorders>
          </w:tcPr>
          <w:p w14:paraId="7A752709" w14:textId="77777777" w:rsidR="00537783" w:rsidRDefault="00537783" w:rsidP="009E4F20">
            <w:pPr>
              <w:pStyle w:val="TAL"/>
              <w:rPr>
                <w:ins w:id="1019" w:author="Nokia" w:date="2024-04-19T11:26:00Z"/>
                <w:lang w:eastAsia="fr-FR"/>
              </w:rPr>
            </w:pPr>
          </w:p>
        </w:tc>
      </w:tr>
      <w:tr w:rsidR="00537783" w14:paraId="0A094902" w14:textId="77777777" w:rsidTr="009E4F20">
        <w:trPr>
          <w:cantSplit/>
          <w:trHeight w:val="113"/>
          <w:jc w:val="center"/>
          <w:ins w:id="1020" w:author="Nokia" w:date="2024-04-19T11:26:00Z"/>
        </w:trPr>
        <w:tc>
          <w:tcPr>
            <w:tcW w:w="896" w:type="pct"/>
            <w:tcBorders>
              <w:top w:val="nil"/>
              <w:left w:val="single" w:sz="4" w:space="0" w:color="auto"/>
              <w:bottom w:val="single" w:sz="4" w:space="0" w:color="auto"/>
              <w:right w:val="single" w:sz="4" w:space="0" w:color="auto"/>
            </w:tcBorders>
          </w:tcPr>
          <w:p w14:paraId="4DD06203" w14:textId="77777777" w:rsidR="00537783" w:rsidRDefault="00537783" w:rsidP="009E4F20">
            <w:pPr>
              <w:pStyle w:val="TAL"/>
              <w:rPr>
                <w:ins w:id="1021" w:author="Nokia" w:date="2024-04-19T11:26:00Z"/>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4E4CF803" w14:textId="77777777" w:rsidR="00537783" w:rsidRDefault="00537783" w:rsidP="009E4F20">
            <w:pPr>
              <w:pStyle w:val="TAL"/>
              <w:rPr>
                <w:ins w:id="1022" w:author="Nokia" w:date="2024-04-19T11:26:00Z"/>
                <w:lang w:eastAsia="fr-FR"/>
              </w:rPr>
            </w:pPr>
            <w:ins w:id="1023" w:author="Nokia" w:date="2024-04-19T11:26:00Z">
              <w:r>
                <w:rPr>
                  <w:lang w:eastAsia="fr-FR"/>
                </w:rPr>
                <w:t>Neighbouring cell</w:t>
              </w:r>
            </w:ins>
          </w:p>
        </w:tc>
        <w:tc>
          <w:tcPr>
            <w:tcW w:w="211" w:type="pct"/>
            <w:tcBorders>
              <w:top w:val="single" w:sz="2" w:space="0" w:color="auto"/>
              <w:left w:val="single" w:sz="2" w:space="0" w:color="auto"/>
              <w:bottom w:val="single" w:sz="2" w:space="0" w:color="auto"/>
              <w:right w:val="single" w:sz="2" w:space="0" w:color="auto"/>
            </w:tcBorders>
          </w:tcPr>
          <w:p w14:paraId="79D36CA5" w14:textId="77777777" w:rsidR="00537783" w:rsidRDefault="00537783" w:rsidP="009E4F20">
            <w:pPr>
              <w:pStyle w:val="TAC"/>
              <w:rPr>
                <w:ins w:id="1024"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EFBE2D0" w14:textId="77777777" w:rsidR="00537783" w:rsidRDefault="00537783" w:rsidP="009E4F20">
            <w:pPr>
              <w:pStyle w:val="TAL"/>
              <w:jc w:val="center"/>
              <w:rPr>
                <w:ins w:id="1025" w:author="Nokia" w:date="2024-04-19T11:26:00Z"/>
                <w:lang w:eastAsia="zh-CN"/>
              </w:rPr>
            </w:pPr>
            <w:ins w:id="1026" w:author="Nokia" w:date="2024-04-19T11:26:00Z">
              <w:r>
                <w:rPr>
                  <w:lang w:eastAsia="fr-FR"/>
                </w:rPr>
                <w:t>Cell 2</w:t>
              </w:r>
            </w:ins>
          </w:p>
        </w:tc>
        <w:tc>
          <w:tcPr>
            <w:tcW w:w="1054" w:type="pct"/>
            <w:tcBorders>
              <w:top w:val="single" w:sz="2" w:space="0" w:color="auto"/>
              <w:left w:val="single" w:sz="2" w:space="0" w:color="auto"/>
              <w:bottom w:val="single" w:sz="2" w:space="0" w:color="auto"/>
              <w:right w:val="single" w:sz="2" w:space="0" w:color="auto"/>
            </w:tcBorders>
            <w:hideMark/>
          </w:tcPr>
          <w:p w14:paraId="60391C8D" w14:textId="77777777" w:rsidR="00537783" w:rsidRDefault="00537783" w:rsidP="009E4F20">
            <w:pPr>
              <w:pStyle w:val="TAL"/>
              <w:rPr>
                <w:ins w:id="1027" w:author="Nokia" w:date="2024-04-19T11:26:00Z"/>
                <w:lang w:eastAsia="zh-CN"/>
              </w:rPr>
            </w:pPr>
            <w:ins w:id="1028" w:author="Nokia" w:date="2024-04-19T11:26:00Z">
              <w:r>
                <w:rPr>
                  <w:lang w:eastAsia="zh-CN"/>
                </w:rPr>
                <w:t>Cell 2 is the candidate cell</w:t>
              </w:r>
            </w:ins>
          </w:p>
        </w:tc>
      </w:tr>
      <w:tr w:rsidR="00537783" w14:paraId="6D7CDEC6" w14:textId="77777777" w:rsidTr="009E4F20">
        <w:trPr>
          <w:cantSplit/>
          <w:trHeight w:val="113"/>
          <w:jc w:val="center"/>
          <w:ins w:id="1029" w:author="Nokia" w:date="2024-04-19T11:26:00Z"/>
        </w:trPr>
        <w:tc>
          <w:tcPr>
            <w:tcW w:w="896" w:type="pct"/>
            <w:tcBorders>
              <w:top w:val="single" w:sz="4" w:space="0" w:color="auto"/>
              <w:left w:val="single" w:sz="2" w:space="0" w:color="auto"/>
              <w:bottom w:val="single" w:sz="2" w:space="0" w:color="auto"/>
              <w:right w:val="single" w:sz="2" w:space="0" w:color="auto"/>
            </w:tcBorders>
            <w:hideMark/>
          </w:tcPr>
          <w:p w14:paraId="214287E7" w14:textId="77777777" w:rsidR="00537783" w:rsidRDefault="00537783" w:rsidP="009E4F20">
            <w:pPr>
              <w:pStyle w:val="TAL"/>
              <w:rPr>
                <w:ins w:id="1030" w:author="Nokia" w:date="2024-04-19T11:26:00Z"/>
                <w:lang w:eastAsia="fr-FR"/>
              </w:rPr>
            </w:pPr>
            <w:ins w:id="1031" w:author="Nokia" w:date="2024-04-19T11:26:00Z">
              <w:r>
                <w:rPr>
                  <w:lang w:eastAsia="fr-FR"/>
                </w:rPr>
                <w:t>Final condition</w:t>
              </w:r>
            </w:ins>
          </w:p>
        </w:tc>
        <w:tc>
          <w:tcPr>
            <w:tcW w:w="803" w:type="pct"/>
            <w:tcBorders>
              <w:top w:val="single" w:sz="2" w:space="0" w:color="auto"/>
              <w:left w:val="single" w:sz="2" w:space="0" w:color="auto"/>
              <w:bottom w:val="single" w:sz="2" w:space="0" w:color="auto"/>
              <w:right w:val="single" w:sz="2" w:space="0" w:color="auto"/>
            </w:tcBorders>
            <w:hideMark/>
          </w:tcPr>
          <w:p w14:paraId="106468E9" w14:textId="77777777" w:rsidR="00537783" w:rsidRDefault="00537783" w:rsidP="009E4F20">
            <w:pPr>
              <w:pStyle w:val="TAL"/>
              <w:rPr>
                <w:ins w:id="1032" w:author="Nokia" w:date="2024-04-19T11:26:00Z"/>
                <w:lang w:eastAsia="fr-FR"/>
              </w:rPr>
            </w:pPr>
            <w:ins w:id="1033" w:author="Nokia" w:date="2024-04-19T11:26:00Z">
              <w:r>
                <w:rPr>
                  <w:lang w:eastAsia="fr-FR"/>
                </w:rPr>
                <w:t>Active cell</w:t>
              </w:r>
            </w:ins>
          </w:p>
        </w:tc>
        <w:tc>
          <w:tcPr>
            <w:tcW w:w="211" w:type="pct"/>
            <w:tcBorders>
              <w:top w:val="single" w:sz="2" w:space="0" w:color="auto"/>
              <w:left w:val="single" w:sz="2" w:space="0" w:color="auto"/>
              <w:bottom w:val="single" w:sz="2" w:space="0" w:color="auto"/>
              <w:right w:val="single" w:sz="2" w:space="0" w:color="auto"/>
            </w:tcBorders>
          </w:tcPr>
          <w:p w14:paraId="77196AC3" w14:textId="77777777" w:rsidR="00537783" w:rsidRDefault="00537783" w:rsidP="009E4F20">
            <w:pPr>
              <w:pStyle w:val="TAC"/>
              <w:rPr>
                <w:ins w:id="1034"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521BCEB" w14:textId="77777777" w:rsidR="00537783" w:rsidRDefault="00537783" w:rsidP="009E4F20">
            <w:pPr>
              <w:pStyle w:val="TAL"/>
              <w:jc w:val="center"/>
              <w:rPr>
                <w:ins w:id="1035" w:author="Nokia" w:date="2024-04-19T11:26:00Z"/>
                <w:lang w:eastAsia="fr-FR"/>
              </w:rPr>
            </w:pPr>
            <w:ins w:id="1036" w:author="Nokia" w:date="2024-04-19T11:26:00Z">
              <w:r>
                <w:rPr>
                  <w:lang w:eastAsia="fr-FR"/>
                </w:rPr>
                <w:t>Cell 2</w:t>
              </w:r>
            </w:ins>
          </w:p>
        </w:tc>
        <w:tc>
          <w:tcPr>
            <w:tcW w:w="1054" w:type="pct"/>
            <w:tcBorders>
              <w:top w:val="single" w:sz="2" w:space="0" w:color="auto"/>
              <w:left w:val="single" w:sz="2" w:space="0" w:color="auto"/>
              <w:bottom w:val="single" w:sz="2" w:space="0" w:color="auto"/>
              <w:right w:val="single" w:sz="2" w:space="0" w:color="auto"/>
            </w:tcBorders>
          </w:tcPr>
          <w:p w14:paraId="1A594370" w14:textId="77777777" w:rsidR="00537783" w:rsidRDefault="00537783" w:rsidP="009E4F20">
            <w:pPr>
              <w:pStyle w:val="TAL"/>
              <w:rPr>
                <w:ins w:id="1037" w:author="Nokia" w:date="2024-04-19T11:26:00Z"/>
                <w:lang w:eastAsia="fr-FR"/>
              </w:rPr>
            </w:pPr>
          </w:p>
        </w:tc>
      </w:tr>
      <w:tr w:rsidR="00537783" w14:paraId="6EC11D96" w14:textId="77777777" w:rsidTr="009E4F20">
        <w:trPr>
          <w:cantSplit/>
          <w:trHeight w:val="113"/>
          <w:jc w:val="center"/>
          <w:ins w:id="1038"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6A7B4FE2" w14:textId="77777777" w:rsidR="00537783" w:rsidRDefault="00537783" w:rsidP="009E4F20">
            <w:pPr>
              <w:pStyle w:val="TAL"/>
              <w:rPr>
                <w:ins w:id="1039" w:author="Nokia" w:date="2024-04-19T11:26:00Z"/>
                <w:lang w:eastAsia="fr-FR"/>
              </w:rPr>
            </w:pPr>
            <w:ins w:id="1040" w:author="Nokia" w:date="2024-04-19T11:26:00Z">
              <w:r>
                <w:rPr>
                  <w:rFonts w:cs="v4.2.0"/>
                  <w:lang w:eastAsia="fr-FR"/>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17B477FB" w14:textId="77777777" w:rsidR="00537783" w:rsidRDefault="00537783" w:rsidP="009E4F20">
            <w:pPr>
              <w:pStyle w:val="TAC"/>
              <w:rPr>
                <w:ins w:id="1041" w:author="Nokia" w:date="2024-04-19T11:26:00Z"/>
                <w:lang w:eastAsia="fr-FR"/>
              </w:rPr>
            </w:pPr>
            <w:ins w:id="1042" w:author="Nokia" w:date="2024-04-19T11:26:00Z">
              <w:r>
                <w:rPr>
                  <w:lang w:eastAsia="fr-FR"/>
                </w:rP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016B9AB9" w14:textId="77777777" w:rsidR="00537783" w:rsidRDefault="00537783" w:rsidP="009E4F20">
            <w:pPr>
              <w:pStyle w:val="TAL"/>
              <w:jc w:val="center"/>
              <w:rPr>
                <w:ins w:id="1043" w:author="Nokia" w:date="2024-04-19T11:26:00Z"/>
                <w:lang w:eastAsia="fr-FR"/>
              </w:rPr>
            </w:pPr>
            <w:ins w:id="1044" w:author="Nokia" w:date="2024-04-19T11:26:00Z">
              <w:r>
                <w:rPr>
                  <w:lang w:eastAsia="fr-FR"/>
                </w:rPr>
                <w:t>-30</w:t>
              </w:r>
            </w:ins>
          </w:p>
        </w:tc>
        <w:tc>
          <w:tcPr>
            <w:tcW w:w="1054" w:type="pct"/>
            <w:tcBorders>
              <w:top w:val="single" w:sz="2" w:space="0" w:color="auto"/>
              <w:left w:val="single" w:sz="2" w:space="0" w:color="auto"/>
              <w:bottom w:val="single" w:sz="2" w:space="0" w:color="auto"/>
              <w:right w:val="single" w:sz="2" w:space="0" w:color="auto"/>
            </w:tcBorders>
          </w:tcPr>
          <w:p w14:paraId="181B6A13" w14:textId="77777777" w:rsidR="00537783" w:rsidRDefault="00537783" w:rsidP="009E4F20">
            <w:pPr>
              <w:pStyle w:val="TAL"/>
              <w:rPr>
                <w:ins w:id="1045" w:author="Nokia" w:date="2024-04-19T11:26:00Z"/>
                <w:lang w:eastAsia="fr-FR"/>
              </w:rPr>
            </w:pPr>
          </w:p>
        </w:tc>
      </w:tr>
      <w:tr w:rsidR="00537783" w14:paraId="3CC5F679" w14:textId="77777777" w:rsidTr="009E4F20">
        <w:trPr>
          <w:cantSplit/>
          <w:trHeight w:val="113"/>
          <w:jc w:val="center"/>
          <w:ins w:id="1046"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0199022A" w14:textId="77777777" w:rsidR="00537783" w:rsidRDefault="00537783" w:rsidP="009E4F20">
            <w:pPr>
              <w:pStyle w:val="TAL"/>
              <w:rPr>
                <w:ins w:id="1047" w:author="Nokia" w:date="2024-04-19T11:26:00Z"/>
                <w:lang w:eastAsia="fr-FR"/>
              </w:rPr>
            </w:pPr>
            <w:ins w:id="1048" w:author="Nokia" w:date="2024-04-19T11:26:00Z">
              <w:r>
                <w:rPr>
                  <w:rFonts w:cs="v4.2.0"/>
                  <w:lang w:eastAsia="fr-FR"/>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65F4A819" w14:textId="77777777" w:rsidR="00537783" w:rsidRDefault="00537783" w:rsidP="009E4F20">
            <w:pPr>
              <w:pStyle w:val="TAC"/>
              <w:rPr>
                <w:ins w:id="1049" w:author="Nokia" w:date="2024-04-19T11:26:00Z"/>
                <w:lang w:eastAsia="fr-FR"/>
              </w:rPr>
            </w:pPr>
            <w:ins w:id="1050" w:author="Nokia" w:date="2024-04-19T11:26:00Z">
              <w:r>
                <w:rPr>
                  <w:lang w:eastAsia="fr-FR"/>
                </w:rP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5E1B2AD" w14:textId="77777777" w:rsidR="00537783" w:rsidRDefault="00537783" w:rsidP="009E4F20">
            <w:pPr>
              <w:pStyle w:val="TAL"/>
              <w:jc w:val="center"/>
              <w:rPr>
                <w:ins w:id="1051" w:author="Nokia" w:date="2024-04-19T11:26:00Z"/>
                <w:lang w:eastAsia="fr-FR"/>
              </w:rPr>
            </w:pPr>
            <w:ins w:id="1052" w:author="Nokia" w:date="2024-04-19T11:26:00Z">
              <w:r>
                <w:rPr>
                  <w:lang w:eastAsia="fr-FR"/>
                </w:rPr>
                <w:t>0</w:t>
              </w:r>
            </w:ins>
          </w:p>
        </w:tc>
        <w:tc>
          <w:tcPr>
            <w:tcW w:w="1054" w:type="pct"/>
            <w:tcBorders>
              <w:top w:val="single" w:sz="2" w:space="0" w:color="auto"/>
              <w:left w:val="single" w:sz="2" w:space="0" w:color="auto"/>
              <w:bottom w:val="single" w:sz="2" w:space="0" w:color="auto"/>
              <w:right w:val="single" w:sz="2" w:space="0" w:color="auto"/>
            </w:tcBorders>
          </w:tcPr>
          <w:p w14:paraId="6E909C38" w14:textId="77777777" w:rsidR="00537783" w:rsidRDefault="00537783" w:rsidP="009E4F20">
            <w:pPr>
              <w:pStyle w:val="TAL"/>
              <w:rPr>
                <w:ins w:id="1053" w:author="Nokia" w:date="2024-04-19T11:26:00Z"/>
                <w:lang w:eastAsia="fr-FR"/>
              </w:rPr>
            </w:pPr>
          </w:p>
        </w:tc>
      </w:tr>
      <w:tr w:rsidR="00537783" w14:paraId="7BA8DA69" w14:textId="77777777" w:rsidTr="009E4F20">
        <w:trPr>
          <w:cantSplit/>
          <w:trHeight w:val="113"/>
          <w:jc w:val="center"/>
          <w:ins w:id="1054"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118D499D" w14:textId="77777777" w:rsidR="00537783" w:rsidRDefault="00537783" w:rsidP="009E4F20">
            <w:pPr>
              <w:pStyle w:val="TAL"/>
              <w:rPr>
                <w:ins w:id="1055" w:author="Nokia" w:date="2024-04-19T11:26:00Z"/>
                <w:lang w:eastAsia="fr-FR"/>
              </w:rPr>
            </w:pPr>
            <w:ins w:id="1056" w:author="Nokia" w:date="2024-04-19T11:26:00Z">
              <w:r>
                <w:rPr>
                  <w:rFonts w:cs="v4.2.0"/>
                  <w:lang w:eastAsia="fr-FR"/>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744DD4B6" w14:textId="77777777" w:rsidR="00537783" w:rsidRDefault="00537783" w:rsidP="009E4F20">
            <w:pPr>
              <w:pStyle w:val="TAC"/>
              <w:rPr>
                <w:ins w:id="1057" w:author="Nokia" w:date="2024-04-19T11:26:00Z"/>
                <w:lang w:eastAsia="fr-FR"/>
              </w:rPr>
            </w:pPr>
            <w:ins w:id="1058" w:author="Nokia" w:date="2024-04-19T11:26:00Z">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68E651A9" w14:textId="77777777" w:rsidR="00537783" w:rsidRDefault="00537783" w:rsidP="009E4F20">
            <w:pPr>
              <w:pStyle w:val="TAL"/>
              <w:jc w:val="center"/>
              <w:rPr>
                <w:ins w:id="1059" w:author="Nokia" w:date="2024-04-19T11:26:00Z"/>
                <w:lang w:eastAsia="fr-FR"/>
              </w:rPr>
            </w:pPr>
            <w:ins w:id="1060" w:author="Nokia" w:date="2024-04-19T11:26:00Z">
              <w:r>
                <w:rPr>
                  <w:lang w:eastAsia="fr-FR"/>
                </w:rPr>
                <w:t>0</w:t>
              </w:r>
            </w:ins>
          </w:p>
        </w:tc>
        <w:tc>
          <w:tcPr>
            <w:tcW w:w="1054" w:type="pct"/>
            <w:tcBorders>
              <w:top w:val="single" w:sz="2" w:space="0" w:color="auto"/>
              <w:left w:val="single" w:sz="2" w:space="0" w:color="auto"/>
              <w:bottom w:val="single" w:sz="2" w:space="0" w:color="auto"/>
              <w:right w:val="single" w:sz="2" w:space="0" w:color="auto"/>
            </w:tcBorders>
          </w:tcPr>
          <w:p w14:paraId="66D7B0DC" w14:textId="77777777" w:rsidR="00537783" w:rsidRDefault="00537783" w:rsidP="009E4F20">
            <w:pPr>
              <w:pStyle w:val="TAL"/>
              <w:rPr>
                <w:ins w:id="1061" w:author="Nokia" w:date="2024-04-19T11:26:00Z"/>
                <w:lang w:eastAsia="fr-FR"/>
              </w:rPr>
            </w:pPr>
          </w:p>
        </w:tc>
      </w:tr>
      <w:tr w:rsidR="00537783" w14:paraId="0B24D6F5" w14:textId="77777777" w:rsidTr="009E4F20">
        <w:trPr>
          <w:cantSplit/>
          <w:trHeight w:val="113"/>
          <w:jc w:val="center"/>
          <w:ins w:id="1062"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17CFDCF7" w14:textId="77777777" w:rsidR="00537783" w:rsidRDefault="00537783" w:rsidP="009E4F20">
            <w:pPr>
              <w:pStyle w:val="TAL"/>
              <w:rPr>
                <w:ins w:id="1063" w:author="Nokia" w:date="2024-04-19T11:26:00Z"/>
                <w:lang w:eastAsia="fr-FR"/>
              </w:rPr>
            </w:pPr>
            <w:ins w:id="1064" w:author="Nokia" w:date="2024-04-19T11:26:00Z">
              <w:r>
                <w:rPr>
                  <w:lang w:eastAsia="fr-FR"/>
                </w:rPr>
                <w:t>Filter coefficient</w:t>
              </w:r>
            </w:ins>
          </w:p>
        </w:tc>
        <w:tc>
          <w:tcPr>
            <w:tcW w:w="211" w:type="pct"/>
            <w:tcBorders>
              <w:top w:val="single" w:sz="2" w:space="0" w:color="auto"/>
              <w:left w:val="single" w:sz="2" w:space="0" w:color="auto"/>
              <w:bottom w:val="single" w:sz="2" w:space="0" w:color="auto"/>
              <w:right w:val="single" w:sz="2" w:space="0" w:color="auto"/>
            </w:tcBorders>
          </w:tcPr>
          <w:p w14:paraId="1C5CBC16" w14:textId="77777777" w:rsidR="00537783" w:rsidRDefault="00537783" w:rsidP="009E4F20">
            <w:pPr>
              <w:pStyle w:val="TAC"/>
              <w:rPr>
                <w:ins w:id="1065"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CA84EFE" w14:textId="77777777" w:rsidR="00537783" w:rsidRDefault="00537783" w:rsidP="009E4F20">
            <w:pPr>
              <w:pStyle w:val="TAL"/>
              <w:jc w:val="center"/>
              <w:rPr>
                <w:ins w:id="1066" w:author="Nokia" w:date="2024-04-19T11:26:00Z"/>
                <w:lang w:eastAsia="fr-FR"/>
              </w:rPr>
            </w:pPr>
            <w:ins w:id="1067" w:author="Nokia" w:date="2024-04-19T11:26:00Z">
              <w:r>
                <w:rPr>
                  <w:lang w:eastAsia="fr-FR"/>
                </w:rPr>
                <w:t>0</w:t>
              </w:r>
            </w:ins>
          </w:p>
        </w:tc>
        <w:tc>
          <w:tcPr>
            <w:tcW w:w="1054" w:type="pct"/>
            <w:tcBorders>
              <w:top w:val="single" w:sz="2" w:space="0" w:color="auto"/>
              <w:left w:val="single" w:sz="2" w:space="0" w:color="auto"/>
              <w:bottom w:val="single" w:sz="2" w:space="0" w:color="auto"/>
              <w:right w:val="single" w:sz="2" w:space="0" w:color="auto"/>
            </w:tcBorders>
            <w:hideMark/>
          </w:tcPr>
          <w:p w14:paraId="4FEB2630" w14:textId="77777777" w:rsidR="00537783" w:rsidRDefault="00537783" w:rsidP="009E4F20">
            <w:pPr>
              <w:pStyle w:val="TAL"/>
              <w:rPr>
                <w:ins w:id="1068" w:author="Nokia" w:date="2024-04-19T11:26:00Z"/>
                <w:lang w:eastAsia="fr-FR"/>
              </w:rPr>
            </w:pPr>
            <w:ins w:id="1069" w:author="Nokia" w:date="2024-04-19T11:26:00Z">
              <w:r>
                <w:rPr>
                  <w:lang w:eastAsia="fr-FR"/>
                </w:rPr>
                <w:t>L3 filtering is not used</w:t>
              </w:r>
            </w:ins>
          </w:p>
        </w:tc>
      </w:tr>
      <w:tr w:rsidR="00537783" w14:paraId="2EEC0582" w14:textId="77777777" w:rsidTr="009E4F20">
        <w:trPr>
          <w:cantSplit/>
          <w:trHeight w:val="113"/>
          <w:jc w:val="center"/>
          <w:ins w:id="1070"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1F572E7A" w14:textId="77777777" w:rsidR="00537783" w:rsidRDefault="00537783" w:rsidP="009E4F20">
            <w:pPr>
              <w:pStyle w:val="TAL"/>
              <w:rPr>
                <w:ins w:id="1071" w:author="Nokia" w:date="2024-04-19T11:26:00Z"/>
                <w:lang w:eastAsia="fr-FR"/>
              </w:rPr>
            </w:pPr>
            <w:ins w:id="1072" w:author="Nokia" w:date="2024-04-19T11:26:00Z">
              <w:r>
                <w:rPr>
                  <w:rFonts w:cs="Arial"/>
                  <w:lang w:eastAsia="fr-FR"/>
                </w:rPr>
                <w:t>DRX</w:t>
              </w:r>
            </w:ins>
          </w:p>
        </w:tc>
        <w:tc>
          <w:tcPr>
            <w:tcW w:w="211" w:type="pct"/>
            <w:tcBorders>
              <w:top w:val="single" w:sz="2" w:space="0" w:color="auto"/>
              <w:left w:val="single" w:sz="2" w:space="0" w:color="auto"/>
              <w:bottom w:val="single" w:sz="2" w:space="0" w:color="auto"/>
              <w:right w:val="single" w:sz="2" w:space="0" w:color="auto"/>
            </w:tcBorders>
          </w:tcPr>
          <w:p w14:paraId="6E9EBE02" w14:textId="77777777" w:rsidR="00537783" w:rsidRDefault="00537783" w:rsidP="009E4F20">
            <w:pPr>
              <w:pStyle w:val="TAC"/>
              <w:rPr>
                <w:ins w:id="1073"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AEC3BB3" w14:textId="77777777" w:rsidR="00537783" w:rsidRDefault="00537783" w:rsidP="009E4F20">
            <w:pPr>
              <w:pStyle w:val="TAL"/>
              <w:jc w:val="center"/>
              <w:rPr>
                <w:ins w:id="1074" w:author="Nokia" w:date="2024-04-19T11:26:00Z"/>
                <w:rFonts w:cs="Arial"/>
                <w:lang w:eastAsia="fr-FR"/>
              </w:rPr>
            </w:pPr>
            <w:ins w:id="1075" w:author="Nokia" w:date="2024-04-19T11:26:00Z">
              <w:r>
                <w:rPr>
                  <w:lang w:eastAsia="zh-CN"/>
                </w:rPr>
                <w:t>OFF</w:t>
              </w:r>
            </w:ins>
          </w:p>
        </w:tc>
        <w:tc>
          <w:tcPr>
            <w:tcW w:w="1054" w:type="pct"/>
            <w:tcBorders>
              <w:top w:val="single" w:sz="2" w:space="0" w:color="auto"/>
              <w:left w:val="single" w:sz="2" w:space="0" w:color="auto"/>
              <w:bottom w:val="single" w:sz="2" w:space="0" w:color="auto"/>
              <w:right w:val="single" w:sz="2" w:space="0" w:color="auto"/>
            </w:tcBorders>
            <w:hideMark/>
          </w:tcPr>
          <w:p w14:paraId="33BB2E4D" w14:textId="77777777" w:rsidR="00537783" w:rsidRDefault="00537783" w:rsidP="009E4F20">
            <w:pPr>
              <w:pStyle w:val="TAL"/>
              <w:rPr>
                <w:ins w:id="1076" w:author="Nokia" w:date="2024-04-19T11:26:00Z"/>
                <w:lang w:eastAsia="fr-FR"/>
              </w:rPr>
            </w:pPr>
            <w:ins w:id="1077" w:author="Nokia" w:date="2024-04-19T11:26:00Z">
              <w:r>
                <w:rPr>
                  <w:rFonts w:cs="Arial"/>
                  <w:lang w:eastAsia="fr-FR"/>
                </w:rPr>
                <w:t>DRX is not used</w:t>
              </w:r>
            </w:ins>
          </w:p>
        </w:tc>
      </w:tr>
      <w:tr w:rsidR="00537783" w14:paraId="6803C6EB" w14:textId="77777777" w:rsidTr="009E4F20">
        <w:trPr>
          <w:cantSplit/>
          <w:trHeight w:val="113"/>
          <w:jc w:val="center"/>
          <w:ins w:id="1078" w:author="Nokia" w:date="2024-04-19T11:26:00Z"/>
        </w:trPr>
        <w:tc>
          <w:tcPr>
            <w:tcW w:w="1699" w:type="pct"/>
            <w:gridSpan w:val="2"/>
            <w:tcBorders>
              <w:top w:val="single" w:sz="2" w:space="0" w:color="auto"/>
              <w:left w:val="single" w:sz="2" w:space="0" w:color="auto"/>
              <w:bottom w:val="single" w:sz="2" w:space="0" w:color="auto"/>
              <w:right w:val="single" w:sz="2" w:space="0" w:color="auto"/>
            </w:tcBorders>
          </w:tcPr>
          <w:p w14:paraId="2F9C1548" w14:textId="77777777" w:rsidR="00537783" w:rsidRDefault="00537783" w:rsidP="009E4F20">
            <w:pPr>
              <w:pStyle w:val="TAL"/>
              <w:rPr>
                <w:ins w:id="1079" w:author="Nokia" w:date="2024-04-19T11:26:00Z"/>
                <w:rFonts w:cs="Arial"/>
                <w:lang w:eastAsia="fr-FR"/>
              </w:rPr>
            </w:pPr>
            <w:ins w:id="1080" w:author="Nokia" w:date="2024-04-19T11:26:00Z">
              <w:r>
                <w:rPr>
                  <w:rFonts w:cs="Arial"/>
                  <w:lang w:eastAsia="fr-FR"/>
                </w:rPr>
                <w:t>Measurement gap pattern ID</w:t>
              </w:r>
            </w:ins>
          </w:p>
        </w:tc>
        <w:tc>
          <w:tcPr>
            <w:tcW w:w="211" w:type="pct"/>
            <w:tcBorders>
              <w:top w:val="single" w:sz="2" w:space="0" w:color="auto"/>
              <w:left w:val="single" w:sz="2" w:space="0" w:color="auto"/>
              <w:bottom w:val="single" w:sz="2" w:space="0" w:color="auto"/>
              <w:right w:val="single" w:sz="2" w:space="0" w:color="auto"/>
            </w:tcBorders>
          </w:tcPr>
          <w:p w14:paraId="11E948D2" w14:textId="77777777" w:rsidR="00537783" w:rsidRDefault="00537783" w:rsidP="009E4F20">
            <w:pPr>
              <w:pStyle w:val="TAC"/>
              <w:rPr>
                <w:ins w:id="1081"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tcPr>
          <w:p w14:paraId="3D9B55B7" w14:textId="77777777" w:rsidR="00537783" w:rsidRDefault="00537783" w:rsidP="009E4F20">
            <w:pPr>
              <w:pStyle w:val="TAL"/>
              <w:jc w:val="center"/>
              <w:rPr>
                <w:ins w:id="1082" w:author="Nokia" w:date="2024-04-19T11:26:00Z"/>
                <w:lang w:eastAsia="zh-CN"/>
              </w:rPr>
            </w:pPr>
            <w:ins w:id="1083" w:author="Nokia" w:date="2024-04-19T11:26:00Z">
              <w:r>
                <w:rPr>
                  <w:lang w:eastAsia="zh-CN"/>
                </w:rPr>
                <w:t>gp0</w:t>
              </w:r>
            </w:ins>
          </w:p>
        </w:tc>
        <w:tc>
          <w:tcPr>
            <w:tcW w:w="1054" w:type="pct"/>
            <w:tcBorders>
              <w:top w:val="single" w:sz="2" w:space="0" w:color="auto"/>
              <w:left w:val="single" w:sz="2" w:space="0" w:color="auto"/>
              <w:bottom w:val="single" w:sz="2" w:space="0" w:color="auto"/>
              <w:right w:val="single" w:sz="2" w:space="0" w:color="auto"/>
            </w:tcBorders>
          </w:tcPr>
          <w:p w14:paraId="0B341484" w14:textId="77777777" w:rsidR="00537783" w:rsidRDefault="00537783" w:rsidP="009E4F20">
            <w:pPr>
              <w:pStyle w:val="TAL"/>
              <w:rPr>
                <w:ins w:id="1084" w:author="Nokia" w:date="2024-04-19T11:26:00Z"/>
                <w:rFonts w:cs="Arial"/>
                <w:lang w:eastAsia="fr-FR"/>
              </w:rPr>
            </w:pPr>
            <w:ins w:id="1085" w:author="Nokia" w:date="2024-04-19T11:26:00Z">
              <w:r w:rsidRPr="0058296E">
                <w:t>As specified in Table 9.1.2-1</w:t>
              </w:r>
            </w:ins>
          </w:p>
        </w:tc>
      </w:tr>
      <w:tr w:rsidR="00537783" w14:paraId="2A658260" w14:textId="77777777" w:rsidTr="009E4F20">
        <w:trPr>
          <w:cantSplit/>
          <w:trHeight w:val="113"/>
          <w:jc w:val="center"/>
          <w:ins w:id="1086" w:author="Nokia" w:date="2024-04-19T11:26:00Z"/>
        </w:trPr>
        <w:tc>
          <w:tcPr>
            <w:tcW w:w="1699" w:type="pct"/>
            <w:gridSpan w:val="2"/>
            <w:tcBorders>
              <w:top w:val="single" w:sz="2" w:space="0" w:color="auto"/>
              <w:left w:val="single" w:sz="2" w:space="0" w:color="auto"/>
              <w:bottom w:val="single" w:sz="2" w:space="0" w:color="auto"/>
              <w:right w:val="single" w:sz="2" w:space="0" w:color="auto"/>
            </w:tcBorders>
          </w:tcPr>
          <w:p w14:paraId="73F323B3" w14:textId="77777777" w:rsidR="00537783" w:rsidRDefault="00537783" w:rsidP="009E4F20">
            <w:pPr>
              <w:pStyle w:val="TAL"/>
              <w:rPr>
                <w:ins w:id="1087" w:author="Nokia" w:date="2024-04-19T11:26:00Z"/>
                <w:rFonts w:cs="Arial"/>
                <w:lang w:eastAsia="fr-FR"/>
              </w:rPr>
            </w:pPr>
            <w:ins w:id="1088" w:author="Nokia" w:date="2024-04-19T11:26:00Z">
              <w:r>
                <w:rPr>
                  <w:lang w:eastAsia="zh-CN"/>
                </w:rPr>
                <w:t>Measurement gap offset</w:t>
              </w:r>
            </w:ins>
          </w:p>
        </w:tc>
        <w:tc>
          <w:tcPr>
            <w:tcW w:w="211" w:type="pct"/>
            <w:tcBorders>
              <w:top w:val="single" w:sz="2" w:space="0" w:color="auto"/>
              <w:left w:val="single" w:sz="2" w:space="0" w:color="auto"/>
              <w:bottom w:val="single" w:sz="2" w:space="0" w:color="auto"/>
              <w:right w:val="single" w:sz="2" w:space="0" w:color="auto"/>
            </w:tcBorders>
          </w:tcPr>
          <w:p w14:paraId="51AD6D4E" w14:textId="77777777" w:rsidR="00537783" w:rsidRDefault="00537783" w:rsidP="009E4F20">
            <w:pPr>
              <w:pStyle w:val="TAC"/>
              <w:rPr>
                <w:ins w:id="1089"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tcPr>
          <w:p w14:paraId="05473D1B" w14:textId="77777777" w:rsidR="00537783" w:rsidRDefault="00537783" w:rsidP="009E4F20">
            <w:pPr>
              <w:pStyle w:val="TAL"/>
              <w:jc w:val="center"/>
              <w:rPr>
                <w:ins w:id="1090" w:author="Nokia" w:date="2024-04-19T11:26:00Z"/>
                <w:lang w:eastAsia="zh-CN"/>
              </w:rPr>
            </w:pPr>
            <w:ins w:id="1091" w:author="Nokia" w:date="2024-04-19T11:26:00Z">
              <w:r>
                <w:rPr>
                  <w:rFonts w:hint="eastAsia"/>
                  <w:lang w:eastAsia="zh-CN"/>
                </w:rPr>
                <w:t>3</w:t>
              </w:r>
              <w:r>
                <w:rPr>
                  <w:lang w:eastAsia="zh-CN"/>
                </w:rPr>
                <w:t>9</w:t>
              </w:r>
            </w:ins>
          </w:p>
        </w:tc>
        <w:tc>
          <w:tcPr>
            <w:tcW w:w="1054" w:type="pct"/>
            <w:tcBorders>
              <w:top w:val="single" w:sz="2" w:space="0" w:color="auto"/>
              <w:left w:val="single" w:sz="2" w:space="0" w:color="auto"/>
              <w:bottom w:val="single" w:sz="2" w:space="0" w:color="auto"/>
              <w:right w:val="single" w:sz="2" w:space="0" w:color="auto"/>
            </w:tcBorders>
          </w:tcPr>
          <w:p w14:paraId="18FFDA47" w14:textId="77777777" w:rsidR="00537783" w:rsidRPr="0058296E" w:rsidRDefault="00537783" w:rsidP="009E4F20">
            <w:pPr>
              <w:pStyle w:val="TAL"/>
              <w:rPr>
                <w:ins w:id="1092" w:author="Nokia" w:date="2024-04-19T11:26:00Z"/>
              </w:rPr>
            </w:pPr>
          </w:p>
        </w:tc>
      </w:tr>
      <w:tr w:rsidR="00537783" w14:paraId="7B50AA7D" w14:textId="77777777" w:rsidTr="009E4F20">
        <w:trPr>
          <w:cantSplit/>
          <w:trHeight w:val="113"/>
          <w:jc w:val="center"/>
          <w:ins w:id="1093"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134779A4" w14:textId="77777777" w:rsidR="00537783" w:rsidRDefault="00537783" w:rsidP="009E4F20">
            <w:pPr>
              <w:pStyle w:val="TAL"/>
              <w:rPr>
                <w:ins w:id="1094" w:author="Nokia" w:date="2024-04-19T11:26:00Z"/>
                <w:lang w:eastAsia="fr-FR"/>
              </w:rPr>
            </w:pPr>
            <w:ins w:id="1095" w:author="Nokia" w:date="2024-04-19T11:26:00Z">
              <w:r>
                <w:rPr>
                  <w:lang w:eastAsia="fr-FR"/>
                </w:rP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3812371C" w14:textId="77777777" w:rsidR="00537783" w:rsidRDefault="00537783" w:rsidP="009E4F20">
            <w:pPr>
              <w:pStyle w:val="TAC"/>
              <w:rPr>
                <w:ins w:id="1096" w:author="Nokia" w:date="2024-04-19T11:26:00Z"/>
                <w:lang w:eastAsia="fr-FR"/>
              </w:rPr>
            </w:pPr>
            <w:ins w:id="1097" w:author="Nokia" w:date="2024-04-19T11:26:00Z">
              <w:r>
                <w:rPr>
                  <w:lang w:eastAsia="fr-FR"/>
                </w:rPr>
                <w: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2DD8FF4B" w14:textId="77777777" w:rsidR="00537783" w:rsidRDefault="00537783" w:rsidP="009E4F20">
            <w:pPr>
              <w:pStyle w:val="TAL"/>
              <w:jc w:val="center"/>
              <w:rPr>
                <w:ins w:id="1098" w:author="Nokia" w:date="2024-04-19T11:26:00Z"/>
                <w:lang w:eastAsia="fr-FR"/>
              </w:rPr>
            </w:pPr>
            <w:ins w:id="1099" w:author="Nokia" w:date="2024-04-19T11:26:00Z">
              <w:r>
                <w:rPr>
                  <w:lang w:eastAsia="fr-FR"/>
                </w:rPr>
                <w:t>Not Sent</w:t>
              </w:r>
            </w:ins>
          </w:p>
        </w:tc>
        <w:tc>
          <w:tcPr>
            <w:tcW w:w="1054" w:type="pct"/>
            <w:tcBorders>
              <w:top w:val="single" w:sz="2" w:space="0" w:color="auto"/>
              <w:left w:val="single" w:sz="2" w:space="0" w:color="auto"/>
              <w:bottom w:val="single" w:sz="2" w:space="0" w:color="auto"/>
              <w:right w:val="single" w:sz="2" w:space="0" w:color="auto"/>
            </w:tcBorders>
            <w:hideMark/>
          </w:tcPr>
          <w:p w14:paraId="78C6BD14" w14:textId="77777777" w:rsidR="00537783" w:rsidRDefault="00537783" w:rsidP="009E4F20">
            <w:pPr>
              <w:pStyle w:val="TAL"/>
              <w:rPr>
                <w:ins w:id="1100" w:author="Nokia" w:date="2024-04-19T11:26:00Z"/>
                <w:lang w:eastAsia="fr-FR"/>
              </w:rPr>
            </w:pPr>
            <w:ins w:id="1101" w:author="Nokia" w:date="2024-04-19T11:26:00Z">
              <w:r>
                <w:rPr>
                  <w:lang w:eastAsia="fr-FR"/>
                </w:rPr>
                <w:t>No additional delays in random access procedure.</w:t>
              </w:r>
            </w:ins>
          </w:p>
        </w:tc>
      </w:tr>
      <w:tr w:rsidR="00537783" w14:paraId="6FA71996" w14:textId="77777777" w:rsidTr="009E4F20">
        <w:trPr>
          <w:cantSplit/>
          <w:trHeight w:val="113"/>
          <w:jc w:val="center"/>
          <w:ins w:id="1102"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60A971EC" w14:textId="77777777" w:rsidR="00537783" w:rsidRDefault="00537783" w:rsidP="009E4F20">
            <w:pPr>
              <w:pStyle w:val="TAL"/>
              <w:rPr>
                <w:ins w:id="1103" w:author="Nokia" w:date="2024-04-19T11:26:00Z"/>
                <w:lang w:eastAsia="fr-FR"/>
              </w:rPr>
            </w:pPr>
            <w:ins w:id="1104" w:author="Nokia" w:date="2024-04-19T11:26:00Z">
              <w:r>
                <w:rPr>
                  <w:lang w:eastAsia="fr-FR"/>
                </w:rPr>
                <w:t>Time offset between cells</w:t>
              </w:r>
            </w:ins>
          </w:p>
        </w:tc>
        <w:tc>
          <w:tcPr>
            <w:tcW w:w="211" w:type="pct"/>
            <w:tcBorders>
              <w:top w:val="single" w:sz="2" w:space="0" w:color="auto"/>
              <w:left w:val="single" w:sz="2" w:space="0" w:color="auto"/>
              <w:bottom w:val="single" w:sz="2" w:space="0" w:color="auto"/>
              <w:right w:val="single" w:sz="2" w:space="0" w:color="auto"/>
            </w:tcBorders>
          </w:tcPr>
          <w:p w14:paraId="5F8455F5" w14:textId="77777777" w:rsidR="00537783" w:rsidRDefault="00537783" w:rsidP="009E4F20">
            <w:pPr>
              <w:pStyle w:val="TAC"/>
              <w:rPr>
                <w:ins w:id="1105"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2E26F11" w14:textId="77777777" w:rsidR="00537783" w:rsidRDefault="00537783" w:rsidP="009E4F20">
            <w:pPr>
              <w:pStyle w:val="TAL"/>
              <w:jc w:val="center"/>
              <w:rPr>
                <w:ins w:id="1106" w:author="Nokia" w:date="2024-04-19T11:26:00Z"/>
                <w:lang w:eastAsia="fr-FR"/>
              </w:rPr>
            </w:pPr>
            <w:ins w:id="1107" w:author="Nokia" w:date="2024-04-19T11:26:00Z">
              <w:r>
                <w:rPr>
                  <w:lang w:eastAsia="fr-FR"/>
                </w:rPr>
                <w:t xml:space="preserve">0.3 </w:t>
              </w:r>
              <w:r>
                <w:rPr>
                  <w:lang w:eastAsia="fr-FR"/>
                </w:rPr>
                <w:sym w:font="Symbol" w:char="F06D"/>
              </w:r>
              <w:r>
                <w:rPr>
                  <w:lang w:eastAsia="fr-FR"/>
                </w:rPr>
                <w:t>s</w:t>
              </w:r>
            </w:ins>
          </w:p>
        </w:tc>
        <w:tc>
          <w:tcPr>
            <w:tcW w:w="1054" w:type="pct"/>
            <w:tcBorders>
              <w:top w:val="single" w:sz="2" w:space="0" w:color="auto"/>
              <w:left w:val="single" w:sz="2" w:space="0" w:color="auto"/>
              <w:bottom w:val="single" w:sz="2" w:space="0" w:color="auto"/>
              <w:right w:val="single" w:sz="2" w:space="0" w:color="auto"/>
            </w:tcBorders>
            <w:hideMark/>
          </w:tcPr>
          <w:p w14:paraId="73CBE1EC" w14:textId="77777777" w:rsidR="00537783" w:rsidRDefault="00537783" w:rsidP="009E4F20">
            <w:pPr>
              <w:pStyle w:val="TAL"/>
              <w:rPr>
                <w:ins w:id="1108" w:author="Nokia" w:date="2024-04-19T11:26:00Z"/>
                <w:lang w:eastAsia="fr-FR"/>
              </w:rPr>
            </w:pPr>
            <w:ins w:id="1109" w:author="Nokia" w:date="2024-04-19T11:26:00Z">
              <w:r>
                <w:rPr>
                  <w:lang w:eastAsia="fr-FR"/>
                </w:rPr>
                <w:t>RTD between cells is less than CP</w:t>
              </w:r>
            </w:ins>
          </w:p>
        </w:tc>
      </w:tr>
      <w:tr w:rsidR="00537783" w14:paraId="12FB0257" w14:textId="77777777" w:rsidTr="009E4F20">
        <w:trPr>
          <w:cantSplit/>
          <w:trHeight w:val="113"/>
          <w:jc w:val="center"/>
          <w:ins w:id="1110"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788D7D42" w14:textId="77777777" w:rsidR="00537783" w:rsidRDefault="00537783" w:rsidP="009E4F20">
            <w:pPr>
              <w:pStyle w:val="TAL"/>
              <w:rPr>
                <w:ins w:id="1111" w:author="Nokia" w:date="2024-04-19T11:26:00Z"/>
                <w:lang w:eastAsia="fr-FR"/>
              </w:rPr>
            </w:pPr>
            <w:proofErr w:type="spellStart"/>
            <w:ins w:id="1112" w:author="Nokia" w:date="2024-04-19T11:26:00Z">
              <w:r>
                <w:rPr>
                  <w:lang w:eastAsia="fr-FR"/>
                </w:rPr>
                <w:t>deriveSSB-IndexFromCell</w:t>
              </w:r>
              <w:proofErr w:type="spellEnd"/>
            </w:ins>
          </w:p>
        </w:tc>
        <w:tc>
          <w:tcPr>
            <w:tcW w:w="211" w:type="pct"/>
            <w:tcBorders>
              <w:top w:val="single" w:sz="2" w:space="0" w:color="auto"/>
              <w:left w:val="single" w:sz="2" w:space="0" w:color="auto"/>
              <w:bottom w:val="single" w:sz="2" w:space="0" w:color="auto"/>
              <w:right w:val="single" w:sz="2" w:space="0" w:color="auto"/>
            </w:tcBorders>
          </w:tcPr>
          <w:p w14:paraId="670B5139" w14:textId="77777777" w:rsidR="00537783" w:rsidRDefault="00537783" w:rsidP="009E4F20">
            <w:pPr>
              <w:pStyle w:val="TAC"/>
              <w:rPr>
                <w:ins w:id="1113"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837E87A" w14:textId="77777777" w:rsidR="00537783" w:rsidRDefault="00537783" w:rsidP="009E4F20">
            <w:pPr>
              <w:pStyle w:val="TAL"/>
              <w:jc w:val="center"/>
              <w:rPr>
                <w:ins w:id="1114" w:author="Nokia" w:date="2024-04-19T11:26:00Z"/>
                <w:lang w:eastAsia="fr-FR"/>
              </w:rPr>
            </w:pPr>
            <w:ins w:id="1115" w:author="Nokia" w:date="2024-04-19T11:26:00Z">
              <w:r>
                <w:rPr>
                  <w:lang w:eastAsia="zh-CN"/>
                </w:rPr>
                <w:t>Enabled</w:t>
              </w:r>
            </w:ins>
          </w:p>
        </w:tc>
        <w:tc>
          <w:tcPr>
            <w:tcW w:w="1054" w:type="pct"/>
            <w:tcBorders>
              <w:top w:val="single" w:sz="2" w:space="0" w:color="auto"/>
              <w:left w:val="single" w:sz="2" w:space="0" w:color="auto"/>
              <w:bottom w:val="single" w:sz="2" w:space="0" w:color="auto"/>
              <w:right w:val="single" w:sz="2" w:space="0" w:color="auto"/>
            </w:tcBorders>
          </w:tcPr>
          <w:p w14:paraId="53DE51F5" w14:textId="77777777" w:rsidR="00537783" w:rsidRDefault="00537783" w:rsidP="009E4F20">
            <w:pPr>
              <w:pStyle w:val="TAL"/>
              <w:rPr>
                <w:ins w:id="1116" w:author="Nokia" w:date="2024-04-19T11:26:00Z"/>
                <w:lang w:eastAsia="fr-FR"/>
              </w:rPr>
            </w:pPr>
          </w:p>
        </w:tc>
      </w:tr>
      <w:tr w:rsidR="00537783" w14:paraId="4EAA5B9B" w14:textId="77777777" w:rsidTr="009E4F20">
        <w:trPr>
          <w:cantSplit/>
          <w:trHeight w:val="113"/>
          <w:jc w:val="center"/>
          <w:ins w:id="1117" w:author="Nokia" w:date="2024-04-19T11:26:00Z"/>
        </w:trPr>
        <w:tc>
          <w:tcPr>
            <w:tcW w:w="896" w:type="pct"/>
            <w:vMerge w:val="restart"/>
            <w:tcBorders>
              <w:top w:val="single" w:sz="4" w:space="0" w:color="auto"/>
              <w:left w:val="single" w:sz="4" w:space="0" w:color="auto"/>
              <w:bottom w:val="nil"/>
              <w:right w:val="single" w:sz="4" w:space="0" w:color="auto"/>
            </w:tcBorders>
            <w:hideMark/>
          </w:tcPr>
          <w:p w14:paraId="42959162" w14:textId="77777777" w:rsidR="00537783" w:rsidRDefault="00537783" w:rsidP="009E4F20">
            <w:pPr>
              <w:pStyle w:val="TAL"/>
              <w:rPr>
                <w:ins w:id="1118" w:author="Nokia" w:date="2024-04-19T11:26:00Z"/>
                <w:lang w:eastAsia="fr-FR"/>
              </w:rPr>
            </w:pPr>
            <w:ins w:id="1119" w:author="Nokia" w:date="2024-04-19T11:26:00Z">
              <w:r>
                <w:rPr>
                  <w:lang w:eastAsia="fr-FR"/>
                </w:rPr>
                <w:t>LTM-CSI-</w:t>
              </w:r>
              <w:proofErr w:type="spellStart"/>
              <w:r>
                <w:rPr>
                  <w:lang w:eastAsia="fr-FR"/>
                </w:rPr>
                <w:t>ReportConfig</w:t>
              </w:r>
              <w:proofErr w:type="spellEnd"/>
            </w:ins>
          </w:p>
        </w:tc>
        <w:tc>
          <w:tcPr>
            <w:tcW w:w="803" w:type="pct"/>
            <w:tcBorders>
              <w:top w:val="single" w:sz="2" w:space="0" w:color="auto"/>
              <w:left w:val="single" w:sz="4" w:space="0" w:color="auto"/>
              <w:bottom w:val="single" w:sz="2" w:space="0" w:color="auto"/>
              <w:right w:val="single" w:sz="2" w:space="0" w:color="auto"/>
            </w:tcBorders>
            <w:hideMark/>
          </w:tcPr>
          <w:p w14:paraId="7EF724E7" w14:textId="77777777" w:rsidR="00537783" w:rsidRDefault="00537783" w:rsidP="009E4F20">
            <w:pPr>
              <w:pStyle w:val="TAL"/>
              <w:rPr>
                <w:ins w:id="1120" w:author="Nokia" w:date="2024-04-19T11:26:00Z"/>
                <w:lang w:eastAsia="fr-FR"/>
              </w:rPr>
            </w:pPr>
            <w:ins w:id="1121" w:author="Nokia" w:date="2024-04-19T11:26:00Z">
              <w:r>
                <w:rPr>
                  <w:lang w:eastAsia="fr-FR"/>
                </w:rPr>
                <w:t>L1-RSRP reporting period</w:t>
              </w:r>
            </w:ins>
          </w:p>
        </w:tc>
        <w:tc>
          <w:tcPr>
            <w:tcW w:w="211" w:type="pct"/>
            <w:tcBorders>
              <w:top w:val="single" w:sz="2" w:space="0" w:color="auto"/>
              <w:left w:val="single" w:sz="2" w:space="0" w:color="auto"/>
              <w:bottom w:val="single" w:sz="2" w:space="0" w:color="auto"/>
              <w:right w:val="single" w:sz="2" w:space="0" w:color="auto"/>
            </w:tcBorders>
            <w:hideMark/>
          </w:tcPr>
          <w:p w14:paraId="6A4FBCFC" w14:textId="77777777" w:rsidR="00537783" w:rsidRDefault="00537783" w:rsidP="009E4F20">
            <w:pPr>
              <w:pStyle w:val="TAC"/>
              <w:rPr>
                <w:ins w:id="1122" w:author="Nokia" w:date="2024-04-19T11:26:00Z"/>
                <w:lang w:eastAsia="fr-FR"/>
              </w:rPr>
            </w:pPr>
            <w:ins w:id="1123" w:author="Nokia" w:date="2024-04-19T11:26:00Z">
              <w:r>
                <w:rPr>
                  <w:lang w:eastAsia="fr-FR"/>
                </w:rPr>
                <w:t>slot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1011EE2F" w14:textId="77777777" w:rsidR="00537783" w:rsidRDefault="00537783" w:rsidP="009E4F20">
            <w:pPr>
              <w:pStyle w:val="TAL"/>
              <w:jc w:val="center"/>
              <w:rPr>
                <w:ins w:id="1124" w:author="Nokia" w:date="2024-04-19T11:26:00Z"/>
                <w:lang w:eastAsia="fr-FR"/>
              </w:rPr>
            </w:pPr>
            <w:ins w:id="1125" w:author="Nokia" w:date="2024-04-19T11:26:00Z">
              <w:r>
                <w:rPr>
                  <w:lang w:eastAsia="fr-FR"/>
                </w:rPr>
                <w:t>320</w:t>
              </w:r>
            </w:ins>
          </w:p>
        </w:tc>
        <w:tc>
          <w:tcPr>
            <w:tcW w:w="1054" w:type="pct"/>
            <w:tcBorders>
              <w:top w:val="single" w:sz="2" w:space="0" w:color="auto"/>
              <w:left w:val="single" w:sz="2" w:space="0" w:color="auto"/>
              <w:bottom w:val="single" w:sz="2" w:space="0" w:color="auto"/>
              <w:right w:val="single" w:sz="2" w:space="0" w:color="auto"/>
            </w:tcBorders>
            <w:hideMark/>
          </w:tcPr>
          <w:p w14:paraId="1AEB445D" w14:textId="77777777" w:rsidR="00537783" w:rsidRDefault="00537783" w:rsidP="009E4F20">
            <w:pPr>
              <w:pStyle w:val="TAL"/>
              <w:rPr>
                <w:ins w:id="1126" w:author="Nokia" w:date="2024-04-19T11:26:00Z"/>
                <w:lang w:eastAsia="fr-FR"/>
              </w:rPr>
            </w:pPr>
            <w:ins w:id="1127" w:author="Nokia" w:date="2024-04-19T11:26:00Z">
              <w:r>
                <w:rPr>
                  <w:lang w:eastAsia="fr-FR"/>
                </w:rPr>
                <w:t>Periodic L1-RSRP reporting configured</w:t>
              </w:r>
            </w:ins>
          </w:p>
        </w:tc>
      </w:tr>
      <w:tr w:rsidR="00537783" w14:paraId="612AD6F3" w14:textId="77777777" w:rsidTr="009E4F20">
        <w:trPr>
          <w:cantSplit/>
          <w:trHeight w:val="113"/>
          <w:jc w:val="center"/>
          <w:ins w:id="1128" w:author="Nokia" w:date="2024-04-19T11:26:00Z"/>
        </w:trPr>
        <w:tc>
          <w:tcPr>
            <w:tcW w:w="0" w:type="auto"/>
            <w:vMerge/>
            <w:tcBorders>
              <w:top w:val="single" w:sz="4" w:space="0" w:color="auto"/>
              <w:left w:val="single" w:sz="4" w:space="0" w:color="auto"/>
              <w:bottom w:val="nil"/>
              <w:right w:val="single" w:sz="4" w:space="0" w:color="auto"/>
            </w:tcBorders>
            <w:vAlign w:val="center"/>
            <w:hideMark/>
          </w:tcPr>
          <w:p w14:paraId="78892F82" w14:textId="77777777" w:rsidR="00537783" w:rsidRDefault="00537783" w:rsidP="009E4F20">
            <w:pPr>
              <w:spacing w:after="0"/>
              <w:rPr>
                <w:ins w:id="1129" w:author="Nokia" w:date="2024-04-19T11:26:00Z"/>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41F08523" w14:textId="77777777" w:rsidR="00537783" w:rsidRDefault="00537783" w:rsidP="009E4F20">
            <w:pPr>
              <w:pStyle w:val="TAL"/>
              <w:rPr>
                <w:ins w:id="1130" w:author="Nokia" w:date="2024-04-19T11:26:00Z"/>
                <w:lang w:eastAsia="fr-FR"/>
              </w:rPr>
            </w:pPr>
            <w:proofErr w:type="spellStart"/>
            <w:ins w:id="1131" w:author="Nokia" w:date="2024-04-19T11:26:00Z">
              <w:r>
                <w:rPr>
                  <w:lang w:eastAsia="fr-FR"/>
                </w:rPr>
                <w:t>nrOfReportedCells</w:t>
              </w:r>
              <w:proofErr w:type="spellEnd"/>
            </w:ins>
          </w:p>
        </w:tc>
        <w:tc>
          <w:tcPr>
            <w:tcW w:w="211" w:type="pct"/>
            <w:tcBorders>
              <w:top w:val="single" w:sz="2" w:space="0" w:color="auto"/>
              <w:left w:val="single" w:sz="2" w:space="0" w:color="auto"/>
              <w:bottom w:val="single" w:sz="2" w:space="0" w:color="auto"/>
              <w:right w:val="single" w:sz="2" w:space="0" w:color="auto"/>
            </w:tcBorders>
          </w:tcPr>
          <w:p w14:paraId="433073BF" w14:textId="77777777" w:rsidR="00537783" w:rsidRDefault="00537783" w:rsidP="009E4F20">
            <w:pPr>
              <w:pStyle w:val="TAC"/>
              <w:rPr>
                <w:ins w:id="1132"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4D52CAC" w14:textId="77777777" w:rsidR="00537783" w:rsidRDefault="00537783" w:rsidP="009E4F20">
            <w:pPr>
              <w:pStyle w:val="TAL"/>
              <w:jc w:val="center"/>
              <w:rPr>
                <w:ins w:id="1133" w:author="Nokia" w:date="2024-04-19T11:26:00Z"/>
                <w:lang w:eastAsia="fr-FR"/>
              </w:rPr>
            </w:pPr>
            <w:ins w:id="1134" w:author="Nokia" w:date="2024-04-19T11:26:00Z">
              <w:r>
                <w:rPr>
                  <w:lang w:eastAsia="zh-CN"/>
                </w:rPr>
                <w:t>n1</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711F847E" w14:textId="77777777" w:rsidR="00537783" w:rsidRDefault="00537783" w:rsidP="009E4F20">
            <w:pPr>
              <w:pStyle w:val="TAL"/>
              <w:rPr>
                <w:ins w:id="1135" w:author="Nokia" w:date="2024-04-19T11:26:00Z"/>
                <w:lang w:eastAsia="fr-FR"/>
              </w:rPr>
            </w:pPr>
            <w:ins w:id="1136" w:author="Nokia" w:date="2024-04-19T11:26:00Z">
              <w:r>
                <w:rPr>
                  <w:lang w:eastAsia="fr-FR"/>
                </w:rPr>
                <w:t>Report candidate cell’s (Cell 2) L1-RSRP measurement results.</w:t>
              </w:r>
            </w:ins>
          </w:p>
        </w:tc>
      </w:tr>
      <w:tr w:rsidR="00537783" w14:paraId="19CCCFAC" w14:textId="77777777" w:rsidTr="009E4F20">
        <w:trPr>
          <w:cantSplit/>
          <w:trHeight w:val="113"/>
          <w:jc w:val="center"/>
          <w:ins w:id="1137" w:author="Nokia" w:date="2024-04-19T11:26:00Z"/>
        </w:trPr>
        <w:tc>
          <w:tcPr>
            <w:tcW w:w="0" w:type="auto"/>
            <w:vMerge/>
            <w:tcBorders>
              <w:top w:val="single" w:sz="4" w:space="0" w:color="auto"/>
              <w:left w:val="single" w:sz="4" w:space="0" w:color="auto"/>
              <w:bottom w:val="nil"/>
              <w:right w:val="single" w:sz="4" w:space="0" w:color="auto"/>
            </w:tcBorders>
            <w:vAlign w:val="center"/>
            <w:hideMark/>
          </w:tcPr>
          <w:p w14:paraId="438507D0" w14:textId="77777777" w:rsidR="00537783" w:rsidRDefault="00537783" w:rsidP="009E4F20">
            <w:pPr>
              <w:spacing w:after="0"/>
              <w:rPr>
                <w:ins w:id="1138" w:author="Nokia" w:date="2024-04-19T11:26:00Z"/>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618980BD" w14:textId="77777777" w:rsidR="00537783" w:rsidRDefault="00537783" w:rsidP="009E4F20">
            <w:pPr>
              <w:pStyle w:val="TAL"/>
              <w:rPr>
                <w:ins w:id="1139" w:author="Nokia" w:date="2024-04-19T11:26:00Z"/>
                <w:lang w:eastAsia="fr-FR"/>
              </w:rPr>
            </w:pPr>
            <w:proofErr w:type="spellStart"/>
            <w:ins w:id="1140" w:author="Nokia" w:date="2024-04-19T11:26:00Z">
              <w:r>
                <w:rPr>
                  <w:lang w:eastAsia="fr-FR"/>
                </w:rPr>
                <w:t>nrOfReportedRS</w:t>
              </w:r>
              <w:proofErr w:type="spellEnd"/>
              <w:r>
                <w:rPr>
                  <w:lang w:eastAsia="fr-FR"/>
                </w:rPr>
                <w:t>-PerCell</w:t>
              </w:r>
            </w:ins>
          </w:p>
        </w:tc>
        <w:tc>
          <w:tcPr>
            <w:tcW w:w="211" w:type="pct"/>
            <w:tcBorders>
              <w:top w:val="single" w:sz="2" w:space="0" w:color="auto"/>
              <w:left w:val="single" w:sz="2" w:space="0" w:color="auto"/>
              <w:bottom w:val="single" w:sz="2" w:space="0" w:color="auto"/>
              <w:right w:val="single" w:sz="2" w:space="0" w:color="auto"/>
            </w:tcBorders>
          </w:tcPr>
          <w:p w14:paraId="731CCC1E" w14:textId="77777777" w:rsidR="00537783" w:rsidRDefault="00537783" w:rsidP="009E4F20">
            <w:pPr>
              <w:pStyle w:val="TAC"/>
              <w:rPr>
                <w:ins w:id="1141"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2CF8599" w14:textId="77777777" w:rsidR="00537783" w:rsidRDefault="00537783" w:rsidP="009E4F20">
            <w:pPr>
              <w:pStyle w:val="TAL"/>
              <w:jc w:val="center"/>
              <w:rPr>
                <w:ins w:id="1142" w:author="Nokia" w:date="2024-04-19T11:26:00Z"/>
                <w:lang w:eastAsia="fr-FR"/>
              </w:rPr>
            </w:pPr>
            <w:ins w:id="1143" w:author="Nokia" w:date="2024-04-19T11:26:00Z">
              <w:r>
                <w:rPr>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E450B3B" w14:textId="77777777" w:rsidR="00537783" w:rsidRDefault="00537783" w:rsidP="009E4F20">
            <w:pPr>
              <w:spacing w:after="0"/>
              <w:rPr>
                <w:ins w:id="1144" w:author="Nokia" w:date="2024-04-19T11:26:00Z"/>
                <w:rFonts w:ascii="Arial" w:hAnsi="Arial"/>
                <w:sz w:val="18"/>
                <w:lang w:eastAsia="fr-FR"/>
              </w:rPr>
            </w:pPr>
          </w:p>
        </w:tc>
      </w:tr>
      <w:tr w:rsidR="00537783" w14:paraId="4F5D9FCC" w14:textId="77777777" w:rsidTr="009E4F20">
        <w:trPr>
          <w:cantSplit/>
          <w:trHeight w:val="113"/>
          <w:jc w:val="center"/>
          <w:ins w:id="1145" w:author="Nokia" w:date="2024-04-19T11:26:00Z"/>
        </w:trPr>
        <w:tc>
          <w:tcPr>
            <w:tcW w:w="896" w:type="pct"/>
            <w:tcBorders>
              <w:top w:val="nil"/>
              <w:left w:val="single" w:sz="4" w:space="0" w:color="auto"/>
              <w:bottom w:val="single" w:sz="4" w:space="0" w:color="auto"/>
              <w:right w:val="single" w:sz="4" w:space="0" w:color="auto"/>
            </w:tcBorders>
          </w:tcPr>
          <w:p w14:paraId="6147A8EA" w14:textId="77777777" w:rsidR="00537783" w:rsidRDefault="00537783" w:rsidP="009E4F20">
            <w:pPr>
              <w:pStyle w:val="TAL"/>
              <w:rPr>
                <w:ins w:id="1146" w:author="Nokia" w:date="2024-04-19T11:26:00Z"/>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1527F207" w14:textId="77777777" w:rsidR="00537783" w:rsidRDefault="00537783" w:rsidP="009E4F20">
            <w:pPr>
              <w:pStyle w:val="TAL"/>
              <w:rPr>
                <w:ins w:id="1147" w:author="Nokia" w:date="2024-04-19T11:26:00Z"/>
                <w:lang w:eastAsia="fr-FR"/>
              </w:rPr>
            </w:pPr>
            <w:proofErr w:type="spellStart"/>
            <w:ins w:id="1148" w:author="Nokia" w:date="2024-04-19T11:26:00Z">
              <w:r>
                <w:rPr>
                  <w:lang w:eastAsia="fr-FR"/>
                </w:rPr>
                <w:t>spCellInclusion</w:t>
              </w:r>
              <w:proofErr w:type="spellEnd"/>
            </w:ins>
          </w:p>
        </w:tc>
        <w:tc>
          <w:tcPr>
            <w:tcW w:w="211" w:type="pct"/>
            <w:tcBorders>
              <w:top w:val="single" w:sz="2" w:space="0" w:color="auto"/>
              <w:left w:val="single" w:sz="2" w:space="0" w:color="auto"/>
              <w:bottom w:val="single" w:sz="2" w:space="0" w:color="auto"/>
              <w:right w:val="single" w:sz="2" w:space="0" w:color="auto"/>
            </w:tcBorders>
          </w:tcPr>
          <w:p w14:paraId="387CA1ED" w14:textId="77777777" w:rsidR="00537783" w:rsidRDefault="00537783" w:rsidP="009E4F20">
            <w:pPr>
              <w:pStyle w:val="TAC"/>
              <w:rPr>
                <w:ins w:id="1149"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05CE175" w14:textId="77777777" w:rsidR="00537783" w:rsidRDefault="00537783" w:rsidP="009E4F20">
            <w:pPr>
              <w:pStyle w:val="TAL"/>
              <w:jc w:val="center"/>
              <w:rPr>
                <w:ins w:id="1150" w:author="Nokia" w:date="2024-04-19T11:26:00Z"/>
                <w:lang w:eastAsia="fr-FR"/>
              </w:rPr>
            </w:pPr>
            <w:ins w:id="1151" w:author="Nokia" w:date="2024-04-19T11:26:00Z">
              <w:r>
                <w:rPr>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6420F9C" w14:textId="77777777" w:rsidR="00537783" w:rsidRDefault="00537783" w:rsidP="009E4F20">
            <w:pPr>
              <w:spacing w:after="0"/>
              <w:rPr>
                <w:ins w:id="1152" w:author="Nokia" w:date="2024-04-19T11:26:00Z"/>
                <w:rFonts w:ascii="Arial" w:hAnsi="Arial"/>
                <w:sz w:val="18"/>
                <w:lang w:eastAsia="fr-FR"/>
              </w:rPr>
            </w:pPr>
          </w:p>
        </w:tc>
      </w:tr>
      <w:tr w:rsidR="00537783" w14:paraId="46E4CADB" w14:textId="77777777" w:rsidTr="009E4F20">
        <w:trPr>
          <w:cantSplit/>
          <w:trHeight w:val="113"/>
          <w:jc w:val="center"/>
          <w:ins w:id="1153" w:author="Nokia" w:date="2024-04-19T11:26:00Z"/>
        </w:trPr>
        <w:tc>
          <w:tcPr>
            <w:tcW w:w="896" w:type="pct"/>
            <w:vMerge w:val="restart"/>
            <w:tcBorders>
              <w:top w:val="nil"/>
              <w:left w:val="single" w:sz="4" w:space="0" w:color="auto"/>
              <w:bottom w:val="single" w:sz="4" w:space="0" w:color="auto"/>
              <w:right w:val="single" w:sz="2" w:space="0" w:color="auto"/>
            </w:tcBorders>
            <w:hideMark/>
          </w:tcPr>
          <w:p w14:paraId="55C843ED" w14:textId="77777777" w:rsidR="00537783" w:rsidRDefault="00537783" w:rsidP="009E4F20">
            <w:pPr>
              <w:pStyle w:val="TAL"/>
              <w:rPr>
                <w:ins w:id="1154" w:author="Nokia" w:date="2024-04-19T11:26:00Z"/>
                <w:lang w:eastAsia="fr-FR"/>
              </w:rPr>
            </w:pPr>
            <w:proofErr w:type="spellStart"/>
            <w:ins w:id="1155" w:author="Nokia" w:date="2024-04-19T11:26:00Z">
              <w:r>
                <w:rPr>
                  <w:lang w:eastAsia="fr-FR"/>
                </w:rPr>
                <w:t>ltm</w:t>
              </w:r>
              <w:proofErr w:type="spellEnd"/>
              <w:r>
                <w:rPr>
                  <w:lang w:eastAsia="fr-FR"/>
                </w:rPr>
                <w:t>-DL-</w:t>
              </w:r>
              <w:proofErr w:type="spellStart"/>
              <w:r>
                <w:rPr>
                  <w:lang w:eastAsia="fr-FR"/>
                </w:rPr>
                <w:t>OrJointTCI</w:t>
              </w:r>
              <w:proofErr w:type="spellEnd"/>
              <w:r>
                <w:rPr>
                  <w:lang w:eastAsia="fr-FR"/>
                </w:rPr>
                <w:t>-</w:t>
              </w:r>
              <w:proofErr w:type="spellStart"/>
              <w:r>
                <w:rPr>
                  <w:lang w:eastAsia="fr-FR"/>
                </w:rPr>
                <w:t>StateToAddModList</w:t>
              </w:r>
              <w:proofErr w:type="spellEnd"/>
            </w:ins>
          </w:p>
        </w:tc>
        <w:tc>
          <w:tcPr>
            <w:tcW w:w="803" w:type="pct"/>
            <w:tcBorders>
              <w:top w:val="nil"/>
              <w:left w:val="single" w:sz="4" w:space="0" w:color="auto"/>
              <w:bottom w:val="single" w:sz="4" w:space="0" w:color="auto"/>
              <w:right w:val="single" w:sz="2" w:space="0" w:color="auto"/>
            </w:tcBorders>
          </w:tcPr>
          <w:p w14:paraId="7EE2CDBC" w14:textId="77777777" w:rsidR="00537783" w:rsidRDefault="00537783" w:rsidP="009E4F20">
            <w:pPr>
              <w:pStyle w:val="TAL"/>
              <w:rPr>
                <w:ins w:id="1156" w:author="Nokia" w:date="2024-04-19T11:26:00Z"/>
                <w:lang w:eastAsia="zh-CN"/>
              </w:rPr>
            </w:pPr>
            <w:ins w:id="1157" w:author="Nokia" w:date="2024-04-19T11:26:00Z">
              <w:r>
                <w:rPr>
                  <w:lang w:eastAsia="fr-FR"/>
                </w:rPr>
                <w:t>CandidateTCI-State</w:t>
              </w:r>
              <w:r>
                <w:rPr>
                  <w:lang w:eastAsia="zh-CN"/>
                </w:rPr>
                <w:t>#1</w:t>
              </w:r>
            </w:ins>
          </w:p>
          <w:p w14:paraId="5DFBA20D" w14:textId="77777777" w:rsidR="00537783" w:rsidRDefault="00537783" w:rsidP="009E4F20">
            <w:pPr>
              <w:pStyle w:val="TAL"/>
              <w:rPr>
                <w:ins w:id="1158" w:author="Nokia" w:date="2024-04-19T11:26:00Z"/>
                <w:lang w:eastAsia="fr-FR"/>
              </w:rPr>
            </w:pPr>
          </w:p>
        </w:tc>
        <w:tc>
          <w:tcPr>
            <w:tcW w:w="211" w:type="pct"/>
            <w:tcBorders>
              <w:top w:val="single" w:sz="2" w:space="0" w:color="auto"/>
              <w:left w:val="single" w:sz="2" w:space="0" w:color="auto"/>
              <w:bottom w:val="single" w:sz="2" w:space="0" w:color="auto"/>
              <w:right w:val="single" w:sz="2" w:space="0" w:color="auto"/>
            </w:tcBorders>
          </w:tcPr>
          <w:p w14:paraId="1984B733" w14:textId="77777777" w:rsidR="00537783" w:rsidRDefault="00537783" w:rsidP="009E4F20">
            <w:pPr>
              <w:pStyle w:val="TAC"/>
              <w:rPr>
                <w:ins w:id="1159" w:author="Nokia" w:date="2024-04-19T11:26:00Z"/>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1374D747" w14:textId="77777777" w:rsidR="00537783" w:rsidRDefault="00537783" w:rsidP="009E4F20">
            <w:pPr>
              <w:pStyle w:val="TAC"/>
              <w:rPr>
                <w:ins w:id="1160" w:author="Nokia" w:date="2024-04-19T11:26:00Z"/>
                <w:lang w:eastAsia="zh-CN"/>
              </w:rPr>
            </w:pPr>
            <w:proofErr w:type="spellStart"/>
            <w:ins w:id="1161" w:author="Nokia" w:date="2024-04-19T11:26:00Z">
              <w:r>
                <w:rPr>
                  <w:lang w:eastAsia="fr-FR"/>
                </w:rPr>
                <w:t>DLorJoint</w:t>
              </w:r>
              <w:proofErr w:type="spellEnd"/>
              <w:r>
                <w:rPr>
                  <w:lang w:eastAsia="fr-FR"/>
                </w:rPr>
                <w:t xml:space="preserve"> TCI.State.0</w:t>
              </w:r>
            </w:ins>
          </w:p>
        </w:tc>
        <w:tc>
          <w:tcPr>
            <w:tcW w:w="509" w:type="pct"/>
            <w:tcBorders>
              <w:top w:val="single" w:sz="2" w:space="0" w:color="auto"/>
              <w:left w:val="single" w:sz="2" w:space="0" w:color="auto"/>
              <w:bottom w:val="single" w:sz="2" w:space="0" w:color="auto"/>
              <w:right w:val="single" w:sz="2" w:space="0" w:color="auto"/>
            </w:tcBorders>
            <w:hideMark/>
          </w:tcPr>
          <w:p w14:paraId="047377AB" w14:textId="77777777" w:rsidR="00537783" w:rsidRDefault="00537783" w:rsidP="009E4F20">
            <w:pPr>
              <w:pStyle w:val="TAC"/>
              <w:rPr>
                <w:ins w:id="1162" w:author="Nokia" w:date="2024-04-19T11:26:00Z"/>
                <w:lang w:eastAsia="zh-CN"/>
              </w:rPr>
            </w:pPr>
            <w:proofErr w:type="spellStart"/>
            <w:ins w:id="1163" w:author="Nokia" w:date="2024-04-19T11:26:00Z">
              <w:r>
                <w:rPr>
                  <w:lang w:eastAsia="fr-FR"/>
                </w:rPr>
                <w:t>DLorJoint</w:t>
              </w:r>
              <w:proofErr w:type="spellEnd"/>
              <w:r>
                <w:rPr>
                  <w:lang w:eastAsia="fr-FR"/>
                </w:rPr>
                <w:t xml:space="preserve"> TCI.State.2</w:t>
              </w:r>
            </w:ins>
          </w:p>
        </w:tc>
        <w:tc>
          <w:tcPr>
            <w:tcW w:w="509" w:type="pct"/>
            <w:tcBorders>
              <w:top w:val="single" w:sz="2" w:space="0" w:color="auto"/>
              <w:left w:val="single" w:sz="2" w:space="0" w:color="auto"/>
              <w:bottom w:val="single" w:sz="2" w:space="0" w:color="auto"/>
              <w:right w:val="single" w:sz="2" w:space="0" w:color="auto"/>
            </w:tcBorders>
          </w:tcPr>
          <w:p w14:paraId="5CC2896D" w14:textId="77777777" w:rsidR="00537783" w:rsidRDefault="00537783" w:rsidP="009E4F20">
            <w:pPr>
              <w:pStyle w:val="TAL"/>
              <w:rPr>
                <w:ins w:id="1164" w:author="Nokia" w:date="2024-04-19T11:26:00Z"/>
                <w:lang w:eastAsia="fr-FR"/>
              </w:rPr>
            </w:pPr>
            <w:proofErr w:type="spellStart"/>
            <w:ins w:id="1165" w:author="Nokia" w:date="2024-04-19T11:26:00Z">
              <w:r>
                <w:rPr>
                  <w:lang w:eastAsia="fr-FR"/>
                </w:rPr>
                <w:t>DLorJoint</w:t>
              </w:r>
              <w:proofErr w:type="spellEnd"/>
              <w:r>
                <w:rPr>
                  <w:lang w:eastAsia="fr-FR"/>
                </w:rPr>
                <w:t xml:space="preserve"> TCI.State.1</w:t>
              </w:r>
            </w:ins>
          </w:p>
          <w:p w14:paraId="2E1EFE2E" w14:textId="77777777" w:rsidR="00537783" w:rsidRDefault="00537783" w:rsidP="009E4F20">
            <w:pPr>
              <w:pStyle w:val="TAL"/>
              <w:rPr>
                <w:ins w:id="1166" w:author="Nokia" w:date="2024-04-19T11:26:00Z"/>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609ED8B" w14:textId="77777777" w:rsidR="00537783" w:rsidRDefault="00537783" w:rsidP="009E4F20">
            <w:pPr>
              <w:pStyle w:val="TAL"/>
              <w:rPr>
                <w:ins w:id="1167" w:author="Nokia" w:date="2024-04-19T11:26:00Z"/>
                <w:rFonts w:cs="Arial"/>
                <w:lang w:eastAsia="fr-FR"/>
              </w:rPr>
            </w:pPr>
            <w:proofErr w:type="spellStart"/>
            <w:ins w:id="1168" w:author="Nokia" w:date="2024-04-19T11:26:00Z">
              <w:r>
                <w:rPr>
                  <w:lang w:eastAsia="fr-FR"/>
                </w:rPr>
                <w:t>DLorJoint</w:t>
              </w:r>
              <w:proofErr w:type="spellEnd"/>
              <w:r>
                <w:rPr>
                  <w:lang w:eastAsia="fr-FR"/>
                </w:rPr>
                <w:t xml:space="preserve"> TCI.State.3</w:t>
              </w:r>
            </w:ins>
          </w:p>
        </w:tc>
        <w:tc>
          <w:tcPr>
            <w:tcW w:w="1054" w:type="pct"/>
            <w:vMerge w:val="restart"/>
            <w:tcBorders>
              <w:top w:val="single" w:sz="2" w:space="0" w:color="auto"/>
              <w:left w:val="single" w:sz="2" w:space="0" w:color="auto"/>
              <w:bottom w:val="single" w:sz="2" w:space="0" w:color="auto"/>
              <w:right w:val="single" w:sz="2" w:space="0" w:color="auto"/>
            </w:tcBorders>
          </w:tcPr>
          <w:p w14:paraId="75EAEE98" w14:textId="77777777" w:rsidR="00537783" w:rsidRDefault="00537783" w:rsidP="009E4F20">
            <w:pPr>
              <w:pStyle w:val="TAL"/>
              <w:rPr>
                <w:ins w:id="1169" w:author="Nokia" w:date="2024-04-19T11:26:00Z"/>
                <w:lang w:eastAsia="zh-CN"/>
              </w:rPr>
            </w:pPr>
            <w:ins w:id="1170" w:author="Nokia" w:date="2024-04-19T11:26:00Z">
              <w:r>
                <w:rPr>
                  <w:rFonts w:cs="Arial"/>
                  <w:lang w:eastAsia="fr-FR"/>
                </w:rPr>
                <w:t xml:space="preserve">As specified in clause </w:t>
              </w:r>
              <w:r>
                <w:rPr>
                  <w:lang w:eastAsia="fr-FR"/>
                </w:rPr>
                <w:t>A.3.16B</w:t>
              </w:r>
              <w:r>
                <w:rPr>
                  <w:lang w:eastAsia="zh-CN"/>
                </w:rPr>
                <w:t>.</w:t>
              </w:r>
            </w:ins>
          </w:p>
          <w:p w14:paraId="50D03C39" w14:textId="77777777" w:rsidR="00537783" w:rsidRDefault="00537783" w:rsidP="009E4F20">
            <w:pPr>
              <w:pStyle w:val="TAL"/>
              <w:rPr>
                <w:ins w:id="1171" w:author="Nokia" w:date="2024-04-19T11:26:00Z"/>
                <w:lang w:eastAsia="fr-FR"/>
              </w:rPr>
            </w:pPr>
            <w:ins w:id="1172" w:author="Nokia" w:date="2024-04-19T11:26:00Z">
              <w:r>
                <w:rPr>
                  <w:lang w:eastAsia="zh-CN"/>
                </w:rPr>
                <w:t xml:space="preserve">In test 1A and 1B, </w:t>
              </w:r>
              <w:r>
                <w:rPr>
                  <w:lang w:eastAsia="fr-FR"/>
                </w:rPr>
                <w:t>CandidateTCI-State</w:t>
              </w:r>
              <w:r>
                <w:rPr>
                  <w:lang w:eastAsia="zh-CN"/>
                </w:rPr>
                <w:t xml:space="preserve">#1 and/or </w:t>
              </w:r>
              <w:r>
                <w:rPr>
                  <w:lang w:eastAsia="fr-FR"/>
                </w:rPr>
                <w:t xml:space="preserve">CandidateTCI-UL-State#1 are </w:t>
              </w:r>
              <w:r>
                <w:rPr>
                  <w:lang w:eastAsia="zh-CN"/>
                </w:rPr>
                <w:t>configured for early TCI state activation.</w:t>
              </w:r>
            </w:ins>
          </w:p>
          <w:p w14:paraId="5FA32C0C" w14:textId="77777777" w:rsidR="00537783" w:rsidRDefault="00537783" w:rsidP="009E4F20">
            <w:pPr>
              <w:pStyle w:val="TAL"/>
              <w:rPr>
                <w:ins w:id="1173" w:author="Nokia" w:date="2024-04-19T11:26:00Z"/>
                <w:lang w:eastAsia="zh-CN"/>
              </w:rPr>
            </w:pPr>
          </w:p>
          <w:p w14:paraId="11DDC44B" w14:textId="77777777" w:rsidR="00537783" w:rsidRDefault="00537783" w:rsidP="009E4F20">
            <w:pPr>
              <w:pStyle w:val="TAL"/>
              <w:rPr>
                <w:ins w:id="1174" w:author="Nokia" w:date="2024-04-19T11:26:00Z"/>
                <w:lang w:eastAsia="zh-CN"/>
              </w:rPr>
            </w:pPr>
            <w:ins w:id="1175" w:author="Nokia" w:date="2024-04-19T11:26:00Z">
              <w:r>
                <w:rPr>
                  <w:lang w:eastAsia="fr-FR"/>
                </w:rPr>
                <w:t>CandidateTCI-State</w:t>
              </w:r>
              <w:r>
                <w:rPr>
                  <w:lang w:eastAsia="zh-CN"/>
                </w:rPr>
                <w:t xml:space="preserve">#2 and/or </w:t>
              </w:r>
              <w:r>
                <w:rPr>
                  <w:lang w:eastAsia="fr-FR"/>
                </w:rPr>
                <w:t>CandidateTCI-UL-State#2 are</w:t>
              </w:r>
              <w:r>
                <w:rPr>
                  <w:lang w:eastAsia="zh-CN"/>
                </w:rPr>
                <w:t xml:space="preserve"> configured for TCI state indication in cell switch command.</w:t>
              </w:r>
            </w:ins>
          </w:p>
          <w:p w14:paraId="03C0355C" w14:textId="77777777" w:rsidR="00537783" w:rsidRDefault="00537783" w:rsidP="009E4F20">
            <w:pPr>
              <w:pStyle w:val="TAL"/>
              <w:rPr>
                <w:ins w:id="1176" w:author="Nokia" w:date="2024-04-19T11:26:00Z"/>
                <w:lang w:eastAsia="fr-FR"/>
              </w:rPr>
            </w:pPr>
            <w:ins w:id="1177" w:author="Nokia" w:date="2024-04-19T11:26:00Z">
              <w:r>
                <w:rPr>
                  <w:lang w:eastAsia="zh-CN"/>
                </w:rPr>
                <w:t xml:space="preserve">In test 2A and 2B, </w:t>
              </w:r>
              <w:r>
                <w:rPr>
                  <w:lang w:eastAsia="fr-FR"/>
                </w:rPr>
                <w:t>CandidateTCI-State</w:t>
              </w:r>
              <w:r>
                <w:rPr>
                  <w:lang w:eastAsia="zh-CN"/>
                </w:rPr>
                <w:t xml:space="preserve">#1 and/or </w:t>
              </w:r>
              <w:r>
                <w:rPr>
                  <w:lang w:eastAsia="fr-FR"/>
                </w:rPr>
                <w:t>CandidateTCI-UL-State#1 are</w:t>
              </w:r>
            </w:ins>
          </w:p>
          <w:p w14:paraId="7FCBC22A" w14:textId="77777777" w:rsidR="00537783" w:rsidRDefault="00537783" w:rsidP="009E4F20">
            <w:pPr>
              <w:pStyle w:val="TAL"/>
              <w:rPr>
                <w:ins w:id="1178" w:author="Nokia" w:date="2024-04-19T11:26:00Z"/>
                <w:lang w:eastAsia="fr-FR"/>
              </w:rPr>
            </w:pPr>
            <w:ins w:id="1179" w:author="Nokia" w:date="2024-04-19T11:26:00Z">
              <w:r>
                <w:rPr>
                  <w:lang w:eastAsia="zh-CN"/>
                </w:rPr>
                <w:t>configured for TCI state indication in cell switch command.</w:t>
              </w:r>
            </w:ins>
          </w:p>
        </w:tc>
      </w:tr>
      <w:tr w:rsidR="00537783" w14:paraId="488D68EA" w14:textId="77777777" w:rsidTr="009E4F20">
        <w:trPr>
          <w:cantSplit/>
          <w:trHeight w:val="113"/>
          <w:jc w:val="center"/>
          <w:ins w:id="1180" w:author="Nokia" w:date="2024-04-19T11:26:00Z"/>
        </w:trPr>
        <w:tc>
          <w:tcPr>
            <w:tcW w:w="0" w:type="auto"/>
            <w:vMerge/>
            <w:tcBorders>
              <w:top w:val="nil"/>
              <w:left w:val="single" w:sz="4" w:space="0" w:color="auto"/>
              <w:bottom w:val="single" w:sz="4" w:space="0" w:color="auto"/>
              <w:right w:val="single" w:sz="2" w:space="0" w:color="auto"/>
            </w:tcBorders>
            <w:vAlign w:val="center"/>
            <w:hideMark/>
          </w:tcPr>
          <w:p w14:paraId="5247084D" w14:textId="77777777" w:rsidR="00537783" w:rsidRDefault="00537783" w:rsidP="009E4F20">
            <w:pPr>
              <w:spacing w:after="0"/>
              <w:rPr>
                <w:ins w:id="1181" w:author="Nokia" w:date="2024-04-19T11:26:00Z"/>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0A165C86" w14:textId="77777777" w:rsidR="00537783" w:rsidRDefault="00537783" w:rsidP="009E4F20">
            <w:pPr>
              <w:pStyle w:val="TAL"/>
              <w:rPr>
                <w:ins w:id="1182" w:author="Nokia" w:date="2024-04-19T11:26:00Z"/>
                <w:lang w:eastAsia="zh-CN"/>
              </w:rPr>
            </w:pPr>
            <w:ins w:id="1183" w:author="Nokia" w:date="2024-04-19T11:26:00Z">
              <w:r>
                <w:rPr>
                  <w:lang w:eastAsia="zh-CN"/>
                </w:rPr>
                <w:t>#2</w:t>
              </w:r>
            </w:ins>
          </w:p>
          <w:p w14:paraId="16E83F66" w14:textId="77777777" w:rsidR="00537783" w:rsidRDefault="00537783" w:rsidP="009E4F20">
            <w:pPr>
              <w:pStyle w:val="TAL"/>
              <w:rPr>
                <w:ins w:id="1184" w:author="Nokia" w:date="2024-04-19T11:26:00Z"/>
                <w:lang w:eastAsia="fr-FR"/>
              </w:rPr>
            </w:pPr>
            <w:ins w:id="1185" w:author="Nokia" w:date="2024-04-19T11:26:00Z">
              <w:r>
                <w:rPr>
                  <w:lang w:eastAsia="fr-FR"/>
                </w:rPr>
                <w:t>CandidateTCI-State#2</w:t>
              </w:r>
            </w:ins>
          </w:p>
        </w:tc>
        <w:tc>
          <w:tcPr>
            <w:tcW w:w="211" w:type="pct"/>
            <w:tcBorders>
              <w:top w:val="single" w:sz="2" w:space="0" w:color="auto"/>
              <w:left w:val="single" w:sz="2" w:space="0" w:color="auto"/>
              <w:bottom w:val="single" w:sz="2" w:space="0" w:color="auto"/>
              <w:right w:val="single" w:sz="2" w:space="0" w:color="auto"/>
            </w:tcBorders>
          </w:tcPr>
          <w:p w14:paraId="66D4E0CD" w14:textId="77777777" w:rsidR="00537783" w:rsidRDefault="00537783" w:rsidP="009E4F20">
            <w:pPr>
              <w:pStyle w:val="TAC"/>
              <w:rPr>
                <w:ins w:id="1186" w:author="Nokia" w:date="2024-04-19T11:26:00Z"/>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FC113E2" w14:textId="77777777" w:rsidR="00537783" w:rsidRDefault="00537783" w:rsidP="009E4F20">
            <w:pPr>
              <w:pStyle w:val="TAC"/>
              <w:rPr>
                <w:ins w:id="1187" w:author="Nokia" w:date="2024-04-19T11:26:00Z"/>
                <w:lang w:eastAsia="zh-CN"/>
              </w:rPr>
            </w:pPr>
            <w:proofErr w:type="spellStart"/>
            <w:ins w:id="1188" w:author="Nokia" w:date="2024-04-19T11:26:00Z">
              <w:r>
                <w:rPr>
                  <w:lang w:eastAsia="fr-FR"/>
                </w:rPr>
                <w:t>DLorJoint</w:t>
              </w:r>
              <w:proofErr w:type="spellEnd"/>
              <w:r>
                <w:rPr>
                  <w:lang w:eastAsia="fr-FR"/>
                </w:rPr>
                <w:t xml:space="preserve"> TCI.State.1</w:t>
              </w:r>
            </w:ins>
          </w:p>
        </w:tc>
        <w:tc>
          <w:tcPr>
            <w:tcW w:w="509" w:type="pct"/>
            <w:tcBorders>
              <w:top w:val="single" w:sz="2" w:space="0" w:color="auto"/>
              <w:left w:val="single" w:sz="2" w:space="0" w:color="auto"/>
              <w:bottom w:val="single" w:sz="2" w:space="0" w:color="auto"/>
              <w:right w:val="single" w:sz="2" w:space="0" w:color="auto"/>
            </w:tcBorders>
            <w:hideMark/>
          </w:tcPr>
          <w:p w14:paraId="7D247ECB" w14:textId="77777777" w:rsidR="00537783" w:rsidRDefault="00537783" w:rsidP="009E4F20">
            <w:pPr>
              <w:pStyle w:val="TAC"/>
              <w:rPr>
                <w:ins w:id="1189" w:author="Nokia" w:date="2024-04-19T11:26:00Z"/>
                <w:lang w:eastAsia="zh-CN"/>
              </w:rPr>
            </w:pPr>
            <w:proofErr w:type="spellStart"/>
            <w:ins w:id="1190" w:author="Nokia" w:date="2024-04-19T11:26:00Z">
              <w:r>
                <w:rPr>
                  <w:lang w:eastAsia="fr-FR"/>
                </w:rPr>
                <w:t>DLorJoint</w:t>
              </w:r>
              <w:proofErr w:type="spellEnd"/>
              <w:r>
                <w:rPr>
                  <w:lang w:eastAsia="fr-FR"/>
                </w:rPr>
                <w:t xml:space="preserve"> TCI.State.3</w:t>
              </w:r>
            </w:ins>
          </w:p>
        </w:tc>
        <w:tc>
          <w:tcPr>
            <w:tcW w:w="509" w:type="pct"/>
            <w:tcBorders>
              <w:top w:val="single" w:sz="2" w:space="0" w:color="auto"/>
              <w:left w:val="single" w:sz="2" w:space="0" w:color="auto"/>
              <w:bottom w:val="single" w:sz="2" w:space="0" w:color="auto"/>
              <w:right w:val="single" w:sz="2" w:space="0" w:color="auto"/>
            </w:tcBorders>
            <w:hideMark/>
          </w:tcPr>
          <w:p w14:paraId="7C212CB3" w14:textId="77777777" w:rsidR="00537783" w:rsidRDefault="00537783" w:rsidP="009E4F20">
            <w:pPr>
              <w:pStyle w:val="TAL"/>
              <w:rPr>
                <w:ins w:id="1191" w:author="Nokia" w:date="2024-04-19T11:26:00Z"/>
                <w:rFonts w:cs="Arial"/>
                <w:lang w:eastAsia="fr-FR"/>
              </w:rPr>
            </w:pPr>
            <w:ins w:id="1192" w:author="Nokia" w:date="2024-04-19T11:26:00Z">
              <w:r>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1FBCD214" w14:textId="77777777" w:rsidR="00537783" w:rsidRDefault="00537783" w:rsidP="009E4F20">
            <w:pPr>
              <w:pStyle w:val="TAL"/>
              <w:rPr>
                <w:ins w:id="1193" w:author="Nokia" w:date="2024-04-19T11:26:00Z"/>
                <w:rFonts w:cs="Arial"/>
                <w:lang w:eastAsia="fr-FR"/>
              </w:rPr>
            </w:pPr>
            <w:ins w:id="1194" w:author="Nokia" w:date="2024-04-19T11:26:00Z">
              <w:r>
                <w:rPr>
                  <w:rFonts w:cs="Arial"/>
                  <w:lang w:eastAsia="fr-FR"/>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9D41745" w14:textId="77777777" w:rsidR="00537783" w:rsidRDefault="00537783" w:rsidP="009E4F20">
            <w:pPr>
              <w:spacing w:after="0"/>
              <w:rPr>
                <w:ins w:id="1195" w:author="Nokia" w:date="2024-04-19T11:26:00Z"/>
                <w:rFonts w:ascii="Arial" w:hAnsi="Arial"/>
                <w:sz w:val="18"/>
                <w:lang w:eastAsia="fr-FR"/>
              </w:rPr>
            </w:pPr>
          </w:p>
        </w:tc>
      </w:tr>
      <w:tr w:rsidR="00537783" w14:paraId="3FFD1180" w14:textId="77777777" w:rsidTr="009E4F20">
        <w:trPr>
          <w:cantSplit/>
          <w:trHeight w:val="113"/>
          <w:jc w:val="center"/>
          <w:ins w:id="1196" w:author="Nokia" w:date="2024-04-19T11:26:00Z"/>
        </w:trPr>
        <w:tc>
          <w:tcPr>
            <w:tcW w:w="896" w:type="pct"/>
            <w:vMerge w:val="restart"/>
            <w:tcBorders>
              <w:top w:val="nil"/>
              <w:left w:val="single" w:sz="4" w:space="0" w:color="auto"/>
              <w:bottom w:val="single" w:sz="4" w:space="0" w:color="auto"/>
              <w:right w:val="single" w:sz="4" w:space="0" w:color="auto"/>
            </w:tcBorders>
            <w:hideMark/>
          </w:tcPr>
          <w:p w14:paraId="73FEB158" w14:textId="77777777" w:rsidR="00537783" w:rsidRDefault="00537783" w:rsidP="009E4F20">
            <w:pPr>
              <w:pStyle w:val="TAL"/>
              <w:rPr>
                <w:ins w:id="1197" w:author="Nokia" w:date="2024-04-19T11:26:00Z"/>
                <w:lang w:eastAsia="fr-FR"/>
              </w:rPr>
            </w:pPr>
            <w:proofErr w:type="spellStart"/>
            <w:ins w:id="1198" w:author="Nokia" w:date="2024-04-19T11:26:00Z">
              <w:r>
                <w:rPr>
                  <w:lang w:eastAsia="fr-FR"/>
                </w:rPr>
                <w:t>ltm</w:t>
              </w:r>
              <w:proofErr w:type="spellEnd"/>
              <w:r>
                <w:rPr>
                  <w:lang w:eastAsia="fr-FR"/>
                </w:rPr>
                <w:t>-UL-TCI-</w:t>
              </w:r>
              <w:proofErr w:type="spellStart"/>
              <w:r>
                <w:rPr>
                  <w:lang w:eastAsia="fr-FR"/>
                </w:rPr>
                <w:t>StatesToAddModList</w:t>
              </w:r>
              <w:proofErr w:type="spellEnd"/>
            </w:ins>
          </w:p>
        </w:tc>
        <w:tc>
          <w:tcPr>
            <w:tcW w:w="803" w:type="pct"/>
            <w:tcBorders>
              <w:top w:val="single" w:sz="2" w:space="0" w:color="auto"/>
              <w:left w:val="single" w:sz="4" w:space="0" w:color="auto"/>
              <w:bottom w:val="single" w:sz="2" w:space="0" w:color="auto"/>
              <w:right w:val="single" w:sz="2" w:space="0" w:color="auto"/>
            </w:tcBorders>
            <w:hideMark/>
          </w:tcPr>
          <w:p w14:paraId="0CE68318" w14:textId="77777777" w:rsidR="00537783" w:rsidRDefault="00537783" w:rsidP="009E4F20">
            <w:pPr>
              <w:pStyle w:val="TAL"/>
              <w:rPr>
                <w:ins w:id="1199" w:author="Nokia" w:date="2024-04-19T11:26:00Z"/>
                <w:lang w:eastAsia="fr-FR"/>
              </w:rPr>
            </w:pPr>
            <w:ins w:id="1200" w:author="Nokia" w:date="2024-04-19T11:26:00Z">
              <w:r>
                <w:rPr>
                  <w:lang w:eastAsia="fr-FR"/>
                </w:rPr>
                <w:t>CandidateTCI-UL-State#1</w:t>
              </w:r>
            </w:ins>
          </w:p>
        </w:tc>
        <w:tc>
          <w:tcPr>
            <w:tcW w:w="211" w:type="pct"/>
            <w:tcBorders>
              <w:top w:val="single" w:sz="2" w:space="0" w:color="auto"/>
              <w:left w:val="single" w:sz="2" w:space="0" w:color="auto"/>
              <w:bottom w:val="single" w:sz="2" w:space="0" w:color="auto"/>
              <w:right w:val="single" w:sz="2" w:space="0" w:color="auto"/>
            </w:tcBorders>
          </w:tcPr>
          <w:p w14:paraId="023FE898" w14:textId="77777777" w:rsidR="00537783" w:rsidRDefault="00537783" w:rsidP="009E4F20">
            <w:pPr>
              <w:pStyle w:val="TAC"/>
              <w:rPr>
                <w:ins w:id="1201" w:author="Nokia" w:date="2024-04-19T11:26:00Z"/>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68CABD86" w14:textId="77777777" w:rsidR="00537783" w:rsidRDefault="00537783" w:rsidP="009E4F20">
            <w:pPr>
              <w:pStyle w:val="TAC"/>
              <w:rPr>
                <w:ins w:id="1202" w:author="Nokia" w:date="2024-04-19T11:26:00Z"/>
                <w:lang w:eastAsia="fr-FR"/>
              </w:rPr>
            </w:pPr>
            <w:ins w:id="1203" w:author="Nokia" w:date="2024-04-19T11:26:00Z">
              <w:r>
                <w:rPr>
                  <w:lang w:eastAsia="zh-CN"/>
                </w:rPr>
                <w:t>N/A</w:t>
              </w:r>
            </w:ins>
          </w:p>
        </w:tc>
        <w:tc>
          <w:tcPr>
            <w:tcW w:w="509" w:type="pct"/>
            <w:tcBorders>
              <w:top w:val="single" w:sz="2" w:space="0" w:color="auto"/>
              <w:left w:val="single" w:sz="2" w:space="0" w:color="auto"/>
              <w:bottom w:val="single" w:sz="2" w:space="0" w:color="auto"/>
              <w:right w:val="single" w:sz="2" w:space="0" w:color="auto"/>
            </w:tcBorders>
            <w:hideMark/>
          </w:tcPr>
          <w:p w14:paraId="44D5A143" w14:textId="77777777" w:rsidR="00537783" w:rsidRDefault="00537783" w:rsidP="009E4F20">
            <w:pPr>
              <w:pStyle w:val="TAC"/>
              <w:rPr>
                <w:ins w:id="1204" w:author="Nokia" w:date="2024-04-19T11:26:00Z"/>
                <w:lang w:eastAsia="zh-CN"/>
              </w:rPr>
            </w:pPr>
            <w:ins w:id="1205" w:author="Nokia" w:date="2024-04-19T11:26:00Z">
              <w:r>
                <w:rPr>
                  <w:lang w:eastAsia="fr-FR"/>
                </w:rPr>
                <w:t>UL TCI.State.0</w:t>
              </w:r>
            </w:ins>
          </w:p>
        </w:tc>
        <w:tc>
          <w:tcPr>
            <w:tcW w:w="509" w:type="pct"/>
            <w:tcBorders>
              <w:top w:val="single" w:sz="2" w:space="0" w:color="auto"/>
              <w:left w:val="single" w:sz="2" w:space="0" w:color="auto"/>
              <w:bottom w:val="single" w:sz="2" w:space="0" w:color="auto"/>
              <w:right w:val="single" w:sz="2" w:space="0" w:color="auto"/>
            </w:tcBorders>
            <w:hideMark/>
          </w:tcPr>
          <w:p w14:paraId="5298612E" w14:textId="77777777" w:rsidR="00537783" w:rsidRDefault="00537783" w:rsidP="009E4F20">
            <w:pPr>
              <w:pStyle w:val="TAL"/>
              <w:rPr>
                <w:ins w:id="1206" w:author="Nokia" w:date="2024-04-19T11:26:00Z"/>
                <w:rFonts w:cs="Arial"/>
                <w:lang w:eastAsia="fr-FR"/>
              </w:rPr>
            </w:pPr>
            <w:ins w:id="1207" w:author="Nokia" w:date="2024-04-19T11:26:00Z">
              <w:r>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3AD4F362" w14:textId="77777777" w:rsidR="00537783" w:rsidRDefault="00537783" w:rsidP="009E4F20">
            <w:pPr>
              <w:pStyle w:val="TAL"/>
              <w:rPr>
                <w:ins w:id="1208" w:author="Nokia" w:date="2024-04-19T11:26:00Z"/>
                <w:rFonts w:cs="Arial"/>
                <w:lang w:eastAsia="fr-FR"/>
              </w:rPr>
            </w:pPr>
            <w:ins w:id="1209" w:author="Nokia" w:date="2024-04-19T11:26:00Z">
              <w:r>
                <w:rPr>
                  <w:lang w:eastAsia="fr-FR"/>
                </w:rPr>
                <w:t>UL TCI.State.1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689CFFE" w14:textId="77777777" w:rsidR="00537783" w:rsidRDefault="00537783" w:rsidP="009E4F20">
            <w:pPr>
              <w:spacing w:after="0"/>
              <w:rPr>
                <w:ins w:id="1210" w:author="Nokia" w:date="2024-04-19T11:26:00Z"/>
                <w:rFonts w:ascii="Arial" w:hAnsi="Arial"/>
                <w:sz w:val="18"/>
                <w:lang w:eastAsia="fr-FR"/>
              </w:rPr>
            </w:pPr>
          </w:p>
        </w:tc>
      </w:tr>
      <w:tr w:rsidR="00537783" w14:paraId="214F7ECE" w14:textId="77777777" w:rsidTr="009E4F20">
        <w:trPr>
          <w:cantSplit/>
          <w:trHeight w:val="113"/>
          <w:jc w:val="center"/>
          <w:ins w:id="1211" w:author="Nokia" w:date="2024-04-19T11:26:00Z"/>
        </w:trPr>
        <w:tc>
          <w:tcPr>
            <w:tcW w:w="0" w:type="auto"/>
            <w:vMerge/>
            <w:tcBorders>
              <w:top w:val="nil"/>
              <w:left w:val="single" w:sz="4" w:space="0" w:color="auto"/>
              <w:bottom w:val="single" w:sz="4" w:space="0" w:color="auto"/>
              <w:right w:val="single" w:sz="4" w:space="0" w:color="auto"/>
            </w:tcBorders>
            <w:vAlign w:val="center"/>
            <w:hideMark/>
          </w:tcPr>
          <w:p w14:paraId="6A952740" w14:textId="77777777" w:rsidR="00537783" w:rsidRDefault="00537783" w:rsidP="009E4F20">
            <w:pPr>
              <w:spacing w:after="0"/>
              <w:rPr>
                <w:ins w:id="1212" w:author="Nokia" w:date="2024-04-19T11:26:00Z"/>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tcPr>
          <w:p w14:paraId="770FB496" w14:textId="77777777" w:rsidR="00537783" w:rsidRDefault="00537783" w:rsidP="009E4F20">
            <w:pPr>
              <w:pStyle w:val="TAL"/>
              <w:rPr>
                <w:ins w:id="1213" w:author="Nokia" w:date="2024-04-19T11:26:00Z"/>
                <w:lang w:eastAsia="zh-CN"/>
              </w:rPr>
            </w:pPr>
          </w:p>
          <w:p w14:paraId="308FE5BD" w14:textId="77777777" w:rsidR="00537783" w:rsidRDefault="00537783" w:rsidP="009E4F20">
            <w:pPr>
              <w:pStyle w:val="TAL"/>
              <w:rPr>
                <w:ins w:id="1214" w:author="Nokia" w:date="2024-04-19T11:26:00Z"/>
                <w:lang w:eastAsia="fr-FR"/>
              </w:rPr>
            </w:pPr>
            <w:ins w:id="1215" w:author="Nokia" w:date="2024-04-19T11:26:00Z">
              <w:r>
                <w:rPr>
                  <w:lang w:eastAsia="fr-FR"/>
                </w:rPr>
                <w:t>CandidateTCI-UL-State#2</w:t>
              </w:r>
            </w:ins>
          </w:p>
        </w:tc>
        <w:tc>
          <w:tcPr>
            <w:tcW w:w="211" w:type="pct"/>
            <w:tcBorders>
              <w:top w:val="single" w:sz="2" w:space="0" w:color="auto"/>
              <w:left w:val="single" w:sz="2" w:space="0" w:color="auto"/>
              <w:bottom w:val="single" w:sz="2" w:space="0" w:color="auto"/>
              <w:right w:val="single" w:sz="2" w:space="0" w:color="auto"/>
            </w:tcBorders>
          </w:tcPr>
          <w:p w14:paraId="1B6D5842" w14:textId="77777777" w:rsidR="00537783" w:rsidRDefault="00537783" w:rsidP="009E4F20">
            <w:pPr>
              <w:pStyle w:val="TAC"/>
              <w:rPr>
                <w:ins w:id="1216" w:author="Nokia" w:date="2024-04-19T11:26:00Z"/>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4CDF9239" w14:textId="77777777" w:rsidR="00537783" w:rsidRDefault="00537783" w:rsidP="009E4F20">
            <w:pPr>
              <w:pStyle w:val="TAC"/>
              <w:rPr>
                <w:ins w:id="1217" w:author="Nokia" w:date="2024-04-19T11:26:00Z"/>
                <w:lang w:eastAsia="fr-FR"/>
              </w:rPr>
            </w:pPr>
            <w:ins w:id="1218" w:author="Nokia" w:date="2024-04-19T11:26:00Z">
              <w:r>
                <w:rPr>
                  <w:lang w:eastAsia="zh-CN"/>
                </w:rPr>
                <w:t>N/A</w:t>
              </w:r>
            </w:ins>
          </w:p>
        </w:tc>
        <w:tc>
          <w:tcPr>
            <w:tcW w:w="509" w:type="pct"/>
            <w:tcBorders>
              <w:top w:val="single" w:sz="2" w:space="0" w:color="auto"/>
              <w:left w:val="single" w:sz="2" w:space="0" w:color="auto"/>
              <w:bottom w:val="single" w:sz="2" w:space="0" w:color="auto"/>
              <w:right w:val="single" w:sz="2" w:space="0" w:color="auto"/>
            </w:tcBorders>
            <w:hideMark/>
          </w:tcPr>
          <w:p w14:paraId="37F98207" w14:textId="77777777" w:rsidR="00537783" w:rsidRDefault="00537783" w:rsidP="009E4F20">
            <w:pPr>
              <w:pStyle w:val="TAC"/>
              <w:rPr>
                <w:ins w:id="1219" w:author="Nokia" w:date="2024-04-19T11:26:00Z"/>
                <w:lang w:eastAsia="zh-CN"/>
              </w:rPr>
            </w:pPr>
            <w:ins w:id="1220" w:author="Nokia" w:date="2024-04-19T11:26:00Z">
              <w:r>
                <w:rPr>
                  <w:lang w:eastAsia="fr-FR"/>
                </w:rPr>
                <w:t>UL TCI.State.1</w:t>
              </w:r>
            </w:ins>
          </w:p>
        </w:tc>
        <w:tc>
          <w:tcPr>
            <w:tcW w:w="509" w:type="pct"/>
            <w:tcBorders>
              <w:top w:val="single" w:sz="2" w:space="0" w:color="auto"/>
              <w:left w:val="single" w:sz="2" w:space="0" w:color="auto"/>
              <w:bottom w:val="single" w:sz="2" w:space="0" w:color="auto"/>
              <w:right w:val="single" w:sz="2" w:space="0" w:color="auto"/>
            </w:tcBorders>
            <w:hideMark/>
          </w:tcPr>
          <w:p w14:paraId="79FE20E7" w14:textId="77777777" w:rsidR="00537783" w:rsidRDefault="00537783" w:rsidP="009E4F20">
            <w:pPr>
              <w:pStyle w:val="TAL"/>
              <w:rPr>
                <w:ins w:id="1221" w:author="Nokia" w:date="2024-04-19T11:26:00Z"/>
                <w:rFonts w:cs="Arial"/>
                <w:lang w:eastAsia="fr-FR"/>
              </w:rPr>
            </w:pPr>
            <w:ins w:id="1222" w:author="Nokia" w:date="2024-04-19T11:26:00Z">
              <w:r>
                <w:rPr>
                  <w:rFonts w:cs="Arial"/>
                  <w:lang w:eastAsia="fr-FR"/>
                </w:rPr>
                <w:t>N/A</w:t>
              </w:r>
            </w:ins>
          </w:p>
        </w:tc>
        <w:tc>
          <w:tcPr>
            <w:tcW w:w="509" w:type="pct"/>
            <w:tcBorders>
              <w:top w:val="single" w:sz="2" w:space="0" w:color="auto"/>
              <w:left w:val="single" w:sz="2" w:space="0" w:color="auto"/>
              <w:bottom w:val="single" w:sz="2" w:space="0" w:color="auto"/>
              <w:right w:val="single" w:sz="2" w:space="0" w:color="auto"/>
            </w:tcBorders>
            <w:hideMark/>
          </w:tcPr>
          <w:p w14:paraId="2541405F" w14:textId="77777777" w:rsidR="00537783" w:rsidRDefault="00537783" w:rsidP="009E4F20">
            <w:pPr>
              <w:pStyle w:val="TAL"/>
              <w:rPr>
                <w:ins w:id="1223" w:author="Nokia" w:date="2024-04-19T11:26:00Z"/>
                <w:rFonts w:cs="Arial"/>
                <w:lang w:eastAsia="zh-CN"/>
              </w:rPr>
            </w:pPr>
            <w:ins w:id="1224" w:author="Nokia" w:date="2024-04-19T11:26:00Z">
              <w:r>
                <w:rPr>
                  <w:rFonts w:cs="Arial"/>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34F3921" w14:textId="77777777" w:rsidR="00537783" w:rsidRDefault="00537783" w:rsidP="009E4F20">
            <w:pPr>
              <w:spacing w:after="0"/>
              <w:rPr>
                <w:ins w:id="1225" w:author="Nokia" w:date="2024-04-19T11:26:00Z"/>
                <w:rFonts w:ascii="Arial" w:hAnsi="Arial"/>
                <w:sz w:val="18"/>
                <w:lang w:eastAsia="fr-FR"/>
              </w:rPr>
            </w:pPr>
          </w:p>
        </w:tc>
      </w:tr>
      <w:tr w:rsidR="00537783" w14:paraId="5B535318" w14:textId="77777777" w:rsidTr="009E4F20">
        <w:trPr>
          <w:cantSplit/>
          <w:trHeight w:val="113"/>
          <w:jc w:val="center"/>
          <w:ins w:id="1226" w:author="Nokia" w:date="2024-04-19T11:26:00Z"/>
        </w:trPr>
        <w:tc>
          <w:tcPr>
            <w:tcW w:w="1699" w:type="pct"/>
            <w:gridSpan w:val="2"/>
            <w:tcBorders>
              <w:top w:val="single" w:sz="2" w:space="0" w:color="auto"/>
              <w:left w:val="single" w:sz="4" w:space="0" w:color="auto"/>
              <w:bottom w:val="single" w:sz="4" w:space="0" w:color="auto"/>
              <w:right w:val="single" w:sz="2" w:space="0" w:color="auto"/>
            </w:tcBorders>
            <w:hideMark/>
          </w:tcPr>
          <w:p w14:paraId="01C07A2F" w14:textId="77777777" w:rsidR="00537783" w:rsidRDefault="00537783" w:rsidP="009E4F20">
            <w:pPr>
              <w:pStyle w:val="TAL"/>
              <w:rPr>
                <w:ins w:id="1227" w:author="Nokia" w:date="2024-04-19T11:26:00Z"/>
                <w:lang w:eastAsia="zh-CN"/>
              </w:rPr>
            </w:pPr>
            <w:proofErr w:type="spellStart"/>
            <w:ins w:id="1228" w:author="Nokia" w:date="2024-04-19T11:26:00Z">
              <w:r>
                <w:rPr>
                  <w:lang w:eastAsia="zh-CN"/>
                </w:rPr>
                <w:t>ltm-ConfigComplete</w:t>
              </w:r>
              <w:proofErr w:type="spellEnd"/>
            </w:ins>
          </w:p>
        </w:tc>
        <w:tc>
          <w:tcPr>
            <w:tcW w:w="211" w:type="pct"/>
            <w:tcBorders>
              <w:top w:val="single" w:sz="2" w:space="0" w:color="auto"/>
              <w:left w:val="single" w:sz="2" w:space="0" w:color="auto"/>
              <w:bottom w:val="single" w:sz="2" w:space="0" w:color="auto"/>
              <w:right w:val="single" w:sz="2" w:space="0" w:color="auto"/>
            </w:tcBorders>
          </w:tcPr>
          <w:p w14:paraId="501C0C47" w14:textId="77777777" w:rsidR="00537783" w:rsidRDefault="00537783" w:rsidP="009E4F20">
            <w:pPr>
              <w:pStyle w:val="TAC"/>
              <w:rPr>
                <w:ins w:id="1229" w:author="Nokia" w:date="2024-04-19T11:26:00Z"/>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F0FEA44" w14:textId="77777777" w:rsidR="00537783" w:rsidRDefault="00537783" w:rsidP="009E4F20">
            <w:pPr>
              <w:pStyle w:val="TAL"/>
              <w:jc w:val="center"/>
              <w:rPr>
                <w:ins w:id="1230" w:author="Nokia" w:date="2024-04-19T11:26:00Z"/>
                <w:rFonts w:cs="Arial"/>
                <w:lang w:eastAsia="fr-FR"/>
              </w:rPr>
            </w:pPr>
            <w:ins w:id="1231" w:author="Nokia" w:date="2024-04-19T11:26:00Z">
              <w:r>
                <w:rPr>
                  <w:lang w:eastAsia="zh-CN"/>
                </w:rPr>
                <w:t>True</w:t>
              </w:r>
            </w:ins>
          </w:p>
        </w:tc>
        <w:tc>
          <w:tcPr>
            <w:tcW w:w="1054" w:type="pct"/>
            <w:tcBorders>
              <w:top w:val="single" w:sz="2" w:space="0" w:color="auto"/>
              <w:left w:val="single" w:sz="2" w:space="0" w:color="auto"/>
              <w:bottom w:val="single" w:sz="2" w:space="0" w:color="auto"/>
              <w:right w:val="single" w:sz="2" w:space="0" w:color="auto"/>
            </w:tcBorders>
            <w:hideMark/>
          </w:tcPr>
          <w:p w14:paraId="009B27D2" w14:textId="77777777" w:rsidR="00537783" w:rsidRDefault="00537783" w:rsidP="009E4F20">
            <w:pPr>
              <w:pStyle w:val="TAL"/>
              <w:rPr>
                <w:ins w:id="1232" w:author="Nokia" w:date="2024-04-19T11:26:00Z"/>
                <w:rFonts w:cs="Arial"/>
                <w:lang w:eastAsia="fr-FR"/>
              </w:rPr>
            </w:pPr>
            <w:ins w:id="1233" w:author="Nokia" w:date="2024-04-19T11:26:00Z">
              <w:r>
                <w:rPr>
                  <w:rFonts w:cs="Arial"/>
                  <w:lang w:eastAsia="fr-FR"/>
                </w:rPr>
                <w:t>Candidate cell’s configuration is complete configuration</w:t>
              </w:r>
            </w:ins>
          </w:p>
        </w:tc>
      </w:tr>
      <w:tr w:rsidR="00537783" w14:paraId="777C5910" w14:textId="77777777" w:rsidTr="009E4F20">
        <w:trPr>
          <w:cantSplit/>
          <w:trHeight w:val="113"/>
          <w:jc w:val="center"/>
          <w:ins w:id="1234"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26A79537" w14:textId="77777777" w:rsidR="00537783" w:rsidRDefault="00537783" w:rsidP="009E4F20">
            <w:pPr>
              <w:pStyle w:val="TAL"/>
              <w:rPr>
                <w:ins w:id="1235" w:author="Nokia" w:date="2024-04-19T11:26:00Z"/>
                <w:lang w:eastAsia="fr-FR"/>
              </w:rPr>
            </w:pPr>
            <w:ins w:id="1236" w:author="Nokia" w:date="2024-04-19T11:26:00Z">
              <w:r>
                <w:rPr>
                  <w:lang w:eastAsia="fr-FR"/>
                </w:rPr>
                <w:t>T1</w:t>
              </w:r>
            </w:ins>
          </w:p>
        </w:tc>
        <w:tc>
          <w:tcPr>
            <w:tcW w:w="211" w:type="pct"/>
            <w:tcBorders>
              <w:top w:val="single" w:sz="2" w:space="0" w:color="auto"/>
              <w:left w:val="single" w:sz="2" w:space="0" w:color="auto"/>
              <w:bottom w:val="single" w:sz="2" w:space="0" w:color="auto"/>
              <w:right w:val="single" w:sz="2" w:space="0" w:color="auto"/>
            </w:tcBorders>
            <w:hideMark/>
          </w:tcPr>
          <w:p w14:paraId="06142797" w14:textId="77777777" w:rsidR="00537783" w:rsidRDefault="00537783" w:rsidP="009E4F20">
            <w:pPr>
              <w:pStyle w:val="TAC"/>
              <w:rPr>
                <w:ins w:id="1237" w:author="Nokia" w:date="2024-04-19T11:26:00Z"/>
                <w:lang w:eastAsia="fr-FR"/>
              </w:rPr>
            </w:pPr>
            <w:ins w:id="1238" w:author="Nokia" w:date="2024-04-19T11:26:00Z">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4E3F7FB5" w14:textId="77777777" w:rsidR="00537783" w:rsidRDefault="00537783" w:rsidP="009E4F20">
            <w:pPr>
              <w:pStyle w:val="TAL"/>
              <w:jc w:val="center"/>
              <w:rPr>
                <w:ins w:id="1239" w:author="Nokia" w:date="2024-04-19T11:26:00Z"/>
                <w:lang w:eastAsia="fr-FR"/>
              </w:rPr>
            </w:pPr>
            <w:ins w:id="1240" w:author="Nokia" w:date="2024-04-19T11:26:00Z">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751310E7" w14:textId="77777777" w:rsidR="00537783" w:rsidRDefault="00537783" w:rsidP="009E4F20">
            <w:pPr>
              <w:pStyle w:val="TAL"/>
              <w:rPr>
                <w:ins w:id="1241" w:author="Nokia" w:date="2024-04-19T11:26:00Z"/>
                <w:lang w:eastAsia="fr-FR"/>
              </w:rPr>
            </w:pPr>
          </w:p>
        </w:tc>
      </w:tr>
      <w:tr w:rsidR="00537783" w14:paraId="1B13A3D4" w14:textId="77777777" w:rsidTr="009E4F20">
        <w:trPr>
          <w:cantSplit/>
          <w:trHeight w:val="113"/>
          <w:jc w:val="center"/>
          <w:ins w:id="1242"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7871B16C" w14:textId="77777777" w:rsidR="00537783" w:rsidRDefault="00537783" w:rsidP="009E4F20">
            <w:pPr>
              <w:pStyle w:val="TAL"/>
              <w:rPr>
                <w:ins w:id="1243" w:author="Nokia" w:date="2024-04-19T11:26:00Z"/>
                <w:lang w:eastAsia="fr-FR"/>
              </w:rPr>
            </w:pPr>
            <w:ins w:id="1244" w:author="Nokia" w:date="2024-04-19T11:26:00Z">
              <w:r>
                <w:rPr>
                  <w:lang w:eastAsia="fr-FR"/>
                </w:rPr>
                <w:t>T2</w:t>
              </w:r>
            </w:ins>
          </w:p>
        </w:tc>
        <w:tc>
          <w:tcPr>
            <w:tcW w:w="211" w:type="pct"/>
            <w:tcBorders>
              <w:top w:val="single" w:sz="2" w:space="0" w:color="auto"/>
              <w:left w:val="single" w:sz="2" w:space="0" w:color="auto"/>
              <w:bottom w:val="single" w:sz="2" w:space="0" w:color="auto"/>
              <w:right w:val="single" w:sz="2" w:space="0" w:color="auto"/>
            </w:tcBorders>
            <w:hideMark/>
          </w:tcPr>
          <w:p w14:paraId="3CB06AC1" w14:textId="77777777" w:rsidR="00537783" w:rsidRDefault="00537783" w:rsidP="009E4F20">
            <w:pPr>
              <w:pStyle w:val="TAC"/>
              <w:rPr>
                <w:ins w:id="1245" w:author="Nokia" w:date="2024-04-19T11:26:00Z"/>
                <w:lang w:eastAsia="fr-FR"/>
              </w:rPr>
            </w:pPr>
            <w:ins w:id="1246" w:author="Nokia" w:date="2024-04-19T11:26:00Z">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56FC44F4" w14:textId="77777777" w:rsidR="00537783" w:rsidRDefault="00537783" w:rsidP="009E4F20">
            <w:pPr>
              <w:pStyle w:val="TAL"/>
              <w:jc w:val="center"/>
              <w:rPr>
                <w:ins w:id="1247" w:author="Nokia" w:date="2024-04-19T11:26:00Z"/>
                <w:lang w:eastAsia="fr-FR"/>
              </w:rPr>
            </w:pPr>
            <w:ins w:id="1248" w:author="Nokia" w:date="2024-04-19T11:26:00Z">
              <w:r>
                <w:rPr>
                  <w:lang w:eastAsia="fr-FR"/>
                </w:rPr>
                <w:sym w:font="Symbol" w:char="F0A3"/>
              </w:r>
              <w:r>
                <w:rPr>
                  <w:lang w:eastAsia="fr-FR"/>
                </w:rPr>
                <w:t>0.2</w:t>
              </w:r>
            </w:ins>
          </w:p>
        </w:tc>
        <w:tc>
          <w:tcPr>
            <w:tcW w:w="1054" w:type="pct"/>
            <w:tcBorders>
              <w:top w:val="single" w:sz="2" w:space="0" w:color="auto"/>
              <w:left w:val="single" w:sz="2" w:space="0" w:color="auto"/>
              <w:bottom w:val="single" w:sz="2" w:space="0" w:color="auto"/>
              <w:right w:val="single" w:sz="2" w:space="0" w:color="auto"/>
            </w:tcBorders>
          </w:tcPr>
          <w:p w14:paraId="26EE327D" w14:textId="77777777" w:rsidR="00537783" w:rsidRDefault="00537783" w:rsidP="009E4F20">
            <w:pPr>
              <w:pStyle w:val="TAL"/>
              <w:rPr>
                <w:ins w:id="1249" w:author="Nokia" w:date="2024-04-19T11:26:00Z"/>
                <w:lang w:eastAsia="fr-FR"/>
              </w:rPr>
            </w:pPr>
          </w:p>
        </w:tc>
      </w:tr>
      <w:tr w:rsidR="00537783" w14:paraId="2A691B3E" w14:textId="77777777" w:rsidTr="009E4F20">
        <w:trPr>
          <w:cantSplit/>
          <w:trHeight w:val="113"/>
          <w:jc w:val="center"/>
          <w:ins w:id="1250"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5B80BB41" w14:textId="77777777" w:rsidR="00537783" w:rsidRDefault="00537783" w:rsidP="009E4F20">
            <w:pPr>
              <w:pStyle w:val="TAL"/>
              <w:rPr>
                <w:ins w:id="1251" w:author="Nokia" w:date="2024-04-19T11:26:00Z"/>
                <w:lang w:eastAsia="fr-FR"/>
              </w:rPr>
            </w:pPr>
            <w:ins w:id="1252" w:author="Nokia" w:date="2024-04-19T11:26:00Z">
              <w:r>
                <w:rPr>
                  <w:lang w:eastAsia="fr-FR"/>
                </w:rPr>
                <w:t>T3</w:t>
              </w:r>
            </w:ins>
          </w:p>
        </w:tc>
        <w:tc>
          <w:tcPr>
            <w:tcW w:w="211" w:type="pct"/>
            <w:tcBorders>
              <w:top w:val="single" w:sz="2" w:space="0" w:color="auto"/>
              <w:left w:val="single" w:sz="2" w:space="0" w:color="auto"/>
              <w:bottom w:val="single" w:sz="2" w:space="0" w:color="auto"/>
              <w:right w:val="single" w:sz="2" w:space="0" w:color="auto"/>
            </w:tcBorders>
            <w:hideMark/>
          </w:tcPr>
          <w:p w14:paraId="749C9223" w14:textId="77777777" w:rsidR="00537783" w:rsidRDefault="00537783" w:rsidP="009E4F20">
            <w:pPr>
              <w:pStyle w:val="TAC"/>
              <w:rPr>
                <w:ins w:id="1253" w:author="Nokia" w:date="2024-04-19T11:26:00Z"/>
                <w:lang w:eastAsia="fr-FR"/>
              </w:rPr>
            </w:pPr>
            <w:ins w:id="1254" w:author="Nokia" w:date="2024-04-19T11:26:00Z">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359F4DA3" w14:textId="77777777" w:rsidR="00537783" w:rsidRDefault="00537783" w:rsidP="009E4F20">
            <w:pPr>
              <w:pStyle w:val="TAL"/>
              <w:jc w:val="center"/>
              <w:rPr>
                <w:ins w:id="1255" w:author="Nokia" w:date="2024-04-19T11:26:00Z"/>
                <w:lang w:eastAsia="fr-FR"/>
              </w:rPr>
            </w:pPr>
            <w:ins w:id="1256" w:author="Nokia" w:date="2024-04-19T11:26:00Z">
              <w:r>
                <w:rPr>
                  <w:lang w:eastAsia="fr-FR"/>
                </w:rPr>
                <w:sym w:font="Symbol" w:char="F0A3"/>
              </w:r>
              <w:r>
                <w:rPr>
                  <w:lang w:eastAsia="fr-FR"/>
                </w:rPr>
                <w:t>0.1</w:t>
              </w:r>
            </w:ins>
          </w:p>
        </w:tc>
        <w:tc>
          <w:tcPr>
            <w:tcW w:w="1054" w:type="pct"/>
            <w:tcBorders>
              <w:top w:val="single" w:sz="2" w:space="0" w:color="auto"/>
              <w:left w:val="single" w:sz="2" w:space="0" w:color="auto"/>
              <w:bottom w:val="single" w:sz="2" w:space="0" w:color="auto"/>
              <w:right w:val="single" w:sz="2" w:space="0" w:color="auto"/>
            </w:tcBorders>
          </w:tcPr>
          <w:p w14:paraId="3B72490C" w14:textId="77777777" w:rsidR="00537783" w:rsidRDefault="00537783" w:rsidP="009E4F20">
            <w:pPr>
              <w:pStyle w:val="TAL"/>
              <w:rPr>
                <w:ins w:id="1257" w:author="Nokia" w:date="2024-04-19T11:26:00Z"/>
                <w:lang w:eastAsia="fr-FR"/>
              </w:rPr>
            </w:pPr>
          </w:p>
        </w:tc>
      </w:tr>
      <w:tr w:rsidR="00537783" w14:paraId="6F06BC25" w14:textId="77777777" w:rsidTr="009E4F20">
        <w:trPr>
          <w:cantSplit/>
          <w:trHeight w:val="113"/>
          <w:jc w:val="center"/>
          <w:ins w:id="1258"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1D46D0BF" w14:textId="77777777" w:rsidR="00537783" w:rsidRDefault="00537783" w:rsidP="009E4F20">
            <w:pPr>
              <w:pStyle w:val="TAL"/>
              <w:rPr>
                <w:ins w:id="1259" w:author="Nokia" w:date="2024-04-19T11:26:00Z"/>
                <w:lang w:eastAsia="fr-FR"/>
              </w:rPr>
            </w:pPr>
            <w:ins w:id="1260" w:author="Nokia" w:date="2024-04-19T11:26:00Z">
              <w:r>
                <w:rPr>
                  <w:lang w:eastAsia="fr-FR"/>
                </w:rPr>
                <w:t>T4</w:t>
              </w:r>
            </w:ins>
          </w:p>
        </w:tc>
        <w:tc>
          <w:tcPr>
            <w:tcW w:w="211" w:type="pct"/>
            <w:tcBorders>
              <w:top w:val="single" w:sz="2" w:space="0" w:color="auto"/>
              <w:left w:val="single" w:sz="2" w:space="0" w:color="auto"/>
              <w:bottom w:val="single" w:sz="2" w:space="0" w:color="auto"/>
              <w:right w:val="single" w:sz="2" w:space="0" w:color="auto"/>
            </w:tcBorders>
            <w:hideMark/>
          </w:tcPr>
          <w:p w14:paraId="40C30435" w14:textId="77777777" w:rsidR="00537783" w:rsidRDefault="00537783" w:rsidP="009E4F20">
            <w:pPr>
              <w:pStyle w:val="TAC"/>
              <w:rPr>
                <w:ins w:id="1261" w:author="Nokia" w:date="2024-04-19T11:26:00Z"/>
                <w:lang w:eastAsia="fr-FR"/>
              </w:rPr>
            </w:pPr>
            <w:ins w:id="1262" w:author="Nokia" w:date="2024-04-19T11:26:00Z">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14853069" w14:textId="77777777" w:rsidR="00537783" w:rsidRDefault="00537783" w:rsidP="009E4F20">
            <w:pPr>
              <w:pStyle w:val="TAL"/>
              <w:jc w:val="center"/>
              <w:rPr>
                <w:ins w:id="1263" w:author="Nokia" w:date="2024-04-19T11:26:00Z"/>
                <w:lang w:eastAsia="fr-FR"/>
              </w:rPr>
            </w:pPr>
            <w:ins w:id="1264" w:author="Nokia" w:date="2024-04-19T11:26:00Z">
              <w:r>
                <w:rPr>
                  <w:lang w:eastAsia="fr-FR"/>
                </w:rPr>
                <w:sym w:font="Symbol" w:char="F0A3"/>
              </w:r>
              <w:r>
                <w:rPr>
                  <w:lang w:eastAsia="fr-FR"/>
                </w:rPr>
                <w:t>0.2</w:t>
              </w:r>
            </w:ins>
          </w:p>
        </w:tc>
        <w:tc>
          <w:tcPr>
            <w:tcW w:w="1054" w:type="pct"/>
            <w:tcBorders>
              <w:top w:val="single" w:sz="2" w:space="0" w:color="auto"/>
              <w:left w:val="single" w:sz="2" w:space="0" w:color="auto"/>
              <w:bottom w:val="single" w:sz="2" w:space="0" w:color="auto"/>
              <w:right w:val="single" w:sz="2" w:space="0" w:color="auto"/>
            </w:tcBorders>
          </w:tcPr>
          <w:p w14:paraId="549EE6BD" w14:textId="77777777" w:rsidR="00537783" w:rsidRDefault="00537783" w:rsidP="009E4F20">
            <w:pPr>
              <w:pStyle w:val="TAL"/>
              <w:rPr>
                <w:ins w:id="1265" w:author="Nokia" w:date="2024-04-19T11:26:00Z"/>
                <w:lang w:eastAsia="fr-FR"/>
              </w:rPr>
            </w:pPr>
          </w:p>
        </w:tc>
      </w:tr>
      <w:tr w:rsidR="00537783" w14:paraId="019CC757" w14:textId="77777777" w:rsidTr="009E4F20">
        <w:trPr>
          <w:cantSplit/>
          <w:trHeight w:val="113"/>
          <w:jc w:val="center"/>
          <w:ins w:id="1266" w:author="Nokia" w:date="2024-04-19T11:26:00Z"/>
        </w:trPr>
        <w:tc>
          <w:tcPr>
            <w:tcW w:w="1699" w:type="pct"/>
            <w:gridSpan w:val="2"/>
            <w:tcBorders>
              <w:top w:val="single" w:sz="2" w:space="0" w:color="auto"/>
              <w:left w:val="single" w:sz="2" w:space="0" w:color="auto"/>
              <w:bottom w:val="single" w:sz="2" w:space="0" w:color="auto"/>
              <w:right w:val="single" w:sz="2" w:space="0" w:color="auto"/>
            </w:tcBorders>
            <w:hideMark/>
          </w:tcPr>
          <w:p w14:paraId="706CCF53" w14:textId="77777777" w:rsidR="00537783" w:rsidRDefault="00537783" w:rsidP="009E4F20">
            <w:pPr>
              <w:pStyle w:val="TAL"/>
              <w:rPr>
                <w:ins w:id="1267" w:author="Nokia" w:date="2024-04-19T11:26:00Z"/>
                <w:lang w:eastAsia="fr-FR"/>
              </w:rPr>
            </w:pPr>
            <w:ins w:id="1268" w:author="Nokia" w:date="2024-04-19T11:26:00Z">
              <w:r>
                <w:rPr>
                  <w:lang w:eastAsia="fr-FR"/>
                </w:rPr>
                <w:t>T5</w:t>
              </w:r>
            </w:ins>
          </w:p>
        </w:tc>
        <w:tc>
          <w:tcPr>
            <w:tcW w:w="211" w:type="pct"/>
            <w:tcBorders>
              <w:top w:val="single" w:sz="2" w:space="0" w:color="auto"/>
              <w:left w:val="single" w:sz="2" w:space="0" w:color="auto"/>
              <w:bottom w:val="single" w:sz="2" w:space="0" w:color="auto"/>
              <w:right w:val="single" w:sz="2" w:space="0" w:color="auto"/>
            </w:tcBorders>
            <w:hideMark/>
          </w:tcPr>
          <w:p w14:paraId="195A94F9" w14:textId="77777777" w:rsidR="00537783" w:rsidRDefault="00537783" w:rsidP="009E4F20">
            <w:pPr>
              <w:pStyle w:val="TAC"/>
              <w:rPr>
                <w:ins w:id="1269" w:author="Nokia" w:date="2024-04-19T11:26:00Z"/>
                <w:lang w:eastAsia="fr-FR"/>
              </w:rPr>
            </w:pPr>
            <w:ins w:id="1270" w:author="Nokia" w:date="2024-04-19T11:26:00Z">
              <w:r>
                <w:rPr>
                  <w:lang w:eastAsia="fr-FR"/>
                </w:rP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4311C4A3" w14:textId="77777777" w:rsidR="00537783" w:rsidRDefault="00537783" w:rsidP="009E4F20">
            <w:pPr>
              <w:pStyle w:val="TAL"/>
              <w:jc w:val="center"/>
              <w:rPr>
                <w:ins w:id="1271" w:author="Nokia" w:date="2024-04-19T11:26:00Z"/>
                <w:lang w:eastAsia="fr-FR"/>
              </w:rPr>
            </w:pPr>
            <w:ins w:id="1272" w:author="Nokia" w:date="2024-04-19T11:26:00Z">
              <w:r>
                <w:rPr>
                  <w:lang w:eastAsia="fr-FR"/>
                </w:rPr>
                <w:sym w:font="Symbol" w:char="F0A3"/>
              </w:r>
              <w:r>
                <w:rPr>
                  <w:lang w:eastAsia="fr-FR"/>
                </w:rPr>
                <w:t>0.1</w:t>
              </w:r>
            </w:ins>
          </w:p>
        </w:tc>
        <w:tc>
          <w:tcPr>
            <w:tcW w:w="1054" w:type="pct"/>
            <w:tcBorders>
              <w:top w:val="single" w:sz="2" w:space="0" w:color="auto"/>
              <w:left w:val="single" w:sz="2" w:space="0" w:color="auto"/>
              <w:bottom w:val="single" w:sz="2" w:space="0" w:color="auto"/>
              <w:right w:val="single" w:sz="2" w:space="0" w:color="auto"/>
            </w:tcBorders>
          </w:tcPr>
          <w:p w14:paraId="1BB17330" w14:textId="77777777" w:rsidR="00537783" w:rsidRDefault="00537783" w:rsidP="009E4F20">
            <w:pPr>
              <w:pStyle w:val="TAL"/>
              <w:rPr>
                <w:ins w:id="1273" w:author="Nokia" w:date="2024-04-19T11:26:00Z"/>
                <w:lang w:eastAsia="fr-FR"/>
              </w:rPr>
            </w:pPr>
          </w:p>
        </w:tc>
      </w:tr>
    </w:tbl>
    <w:p w14:paraId="76981258" w14:textId="77777777" w:rsidR="00537783" w:rsidRDefault="00537783" w:rsidP="00537783">
      <w:pPr>
        <w:pStyle w:val="TH"/>
        <w:rPr>
          <w:ins w:id="1274" w:author="Nokia" w:date="2024-04-19T11:26:00Z"/>
        </w:rPr>
      </w:pPr>
    </w:p>
    <w:p w14:paraId="4304AD96" w14:textId="77777777" w:rsidR="00537783" w:rsidRDefault="00537783" w:rsidP="00537783">
      <w:pPr>
        <w:pStyle w:val="TH"/>
        <w:rPr>
          <w:ins w:id="1275" w:author="Nokia" w:date="2024-04-19T11:26:00Z"/>
        </w:rPr>
      </w:pPr>
      <w:ins w:id="1276" w:author="Nokia" w:date="2024-04-19T11:26:00Z">
        <w:r>
          <w:t xml:space="preserve">Table </w:t>
        </w:r>
        <w:r>
          <w:rPr>
            <w:snapToGrid w:val="0"/>
          </w:rPr>
          <w:t>A.7.3.x.3.2</w:t>
        </w:r>
        <w:r>
          <w:t>-3: Cell specific test parameters for NR FR2-FR2 Intra frequency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537783" w14:paraId="17A31DCE" w14:textId="77777777" w:rsidTr="009E4F20">
        <w:trPr>
          <w:jc w:val="center"/>
          <w:ins w:id="1277" w:author="Nokia" w:date="2024-04-19T11:26:00Z"/>
        </w:trPr>
        <w:tc>
          <w:tcPr>
            <w:tcW w:w="3797" w:type="dxa"/>
            <w:gridSpan w:val="3"/>
            <w:tcBorders>
              <w:top w:val="single" w:sz="4" w:space="0" w:color="auto"/>
              <w:left w:val="single" w:sz="4" w:space="0" w:color="auto"/>
              <w:bottom w:val="nil"/>
              <w:right w:val="single" w:sz="4" w:space="0" w:color="auto"/>
            </w:tcBorders>
            <w:vAlign w:val="center"/>
            <w:hideMark/>
          </w:tcPr>
          <w:p w14:paraId="25841D00" w14:textId="77777777" w:rsidR="00537783" w:rsidRDefault="00537783" w:rsidP="009E4F20">
            <w:pPr>
              <w:pStyle w:val="TAH"/>
              <w:rPr>
                <w:ins w:id="1278" w:author="Nokia" w:date="2024-04-19T11:26:00Z"/>
                <w:lang w:eastAsia="fr-FR"/>
              </w:rPr>
            </w:pPr>
            <w:ins w:id="1279" w:author="Nokia" w:date="2024-04-19T11:26:00Z">
              <w:r>
                <w:rPr>
                  <w:lang w:eastAsia="fr-FR"/>
                </w:rPr>
                <w:t>Parameter</w:t>
              </w:r>
            </w:ins>
          </w:p>
        </w:tc>
        <w:tc>
          <w:tcPr>
            <w:tcW w:w="1133" w:type="dxa"/>
            <w:tcBorders>
              <w:top w:val="single" w:sz="4" w:space="0" w:color="auto"/>
              <w:left w:val="single" w:sz="4" w:space="0" w:color="auto"/>
              <w:bottom w:val="nil"/>
              <w:right w:val="single" w:sz="4" w:space="0" w:color="auto"/>
            </w:tcBorders>
            <w:vAlign w:val="center"/>
            <w:hideMark/>
          </w:tcPr>
          <w:p w14:paraId="585943BE" w14:textId="77777777" w:rsidR="00537783" w:rsidRDefault="00537783" w:rsidP="009E4F20">
            <w:pPr>
              <w:pStyle w:val="TAH"/>
              <w:rPr>
                <w:ins w:id="1280" w:author="Nokia" w:date="2024-04-19T11:26:00Z"/>
                <w:lang w:eastAsia="fr-FR"/>
              </w:rPr>
            </w:pPr>
            <w:ins w:id="1281" w:author="Nokia" w:date="2024-04-19T11:26:00Z">
              <w:r>
                <w:rPr>
                  <w:lang w:eastAsia="fr-FR"/>
                </w:rPr>
                <w:t>Unit</w:t>
              </w:r>
            </w:ins>
          </w:p>
        </w:tc>
        <w:tc>
          <w:tcPr>
            <w:tcW w:w="2344" w:type="dxa"/>
            <w:tcBorders>
              <w:top w:val="single" w:sz="4" w:space="0" w:color="auto"/>
              <w:left w:val="single" w:sz="4" w:space="0" w:color="auto"/>
              <w:bottom w:val="single" w:sz="4" w:space="0" w:color="auto"/>
              <w:right w:val="single" w:sz="4" w:space="0" w:color="auto"/>
            </w:tcBorders>
            <w:vAlign w:val="center"/>
            <w:hideMark/>
          </w:tcPr>
          <w:p w14:paraId="7388B972" w14:textId="77777777" w:rsidR="00537783" w:rsidRDefault="00537783" w:rsidP="009E4F20">
            <w:pPr>
              <w:pStyle w:val="TAH"/>
              <w:rPr>
                <w:ins w:id="1282" w:author="Nokia" w:date="2024-04-19T11:26:00Z"/>
                <w:lang w:eastAsia="fr-FR"/>
              </w:rPr>
            </w:pPr>
            <w:ins w:id="1283" w:author="Nokia" w:date="2024-04-19T11:26:00Z">
              <w:r>
                <w:rPr>
                  <w:lang w:eastAsia="fr-FR"/>
                </w:rPr>
                <w:t>Cell 1</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5F3F3A0E" w14:textId="77777777" w:rsidR="00537783" w:rsidRDefault="00537783" w:rsidP="009E4F20">
            <w:pPr>
              <w:pStyle w:val="TAH"/>
              <w:rPr>
                <w:ins w:id="1284" w:author="Nokia" w:date="2024-04-19T11:26:00Z"/>
                <w:lang w:eastAsia="fr-FR"/>
              </w:rPr>
            </w:pPr>
            <w:ins w:id="1285" w:author="Nokia" w:date="2024-04-19T11:26:00Z">
              <w:r>
                <w:rPr>
                  <w:lang w:eastAsia="fr-FR"/>
                </w:rPr>
                <w:t>Cell 2</w:t>
              </w:r>
            </w:ins>
          </w:p>
        </w:tc>
      </w:tr>
      <w:tr w:rsidR="00537783" w14:paraId="619A555A" w14:textId="77777777" w:rsidTr="009E4F20">
        <w:trPr>
          <w:jc w:val="center"/>
          <w:ins w:id="1286" w:author="Nokia" w:date="2024-04-19T11:26:00Z"/>
        </w:trPr>
        <w:tc>
          <w:tcPr>
            <w:tcW w:w="3797" w:type="dxa"/>
            <w:gridSpan w:val="3"/>
            <w:tcBorders>
              <w:top w:val="nil"/>
              <w:left w:val="single" w:sz="4" w:space="0" w:color="auto"/>
              <w:bottom w:val="single" w:sz="4" w:space="0" w:color="auto"/>
              <w:right w:val="single" w:sz="4" w:space="0" w:color="auto"/>
            </w:tcBorders>
            <w:vAlign w:val="center"/>
            <w:hideMark/>
          </w:tcPr>
          <w:p w14:paraId="67BB1ED5" w14:textId="77777777" w:rsidR="00537783" w:rsidRDefault="00537783" w:rsidP="009E4F20">
            <w:pPr>
              <w:rPr>
                <w:ins w:id="1287" w:author="Nokia" w:date="2024-04-19T11:26:00Z"/>
                <w:lang w:eastAsia="fr-FR"/>
              </w:rPr>
            </w:pPr>
          </w:p>
        </w:tc>
        <w:tc>
          <w:tcPr>
            <w:tcW w:w="1133" w:type="dxa"/>
            <w:tcBorders>
              <w:top w:val="nil"/>
              <w:left w:val="single" w:sz="4" w:space="0" w:color="auto"/>
              <w:bottom w:val="single" w:sz="4" w:space="0" w:color="auto"/>
              <w:right w:val="single" w:sz="4" w:space="0" w:color="auto"/>
            </w:tcBorders>
            <w:vAlign w:val="center"/>
            <w:hideMark/>
          </w:tcPr>
          <w:p w14:paraId="109AB7A9" w14:textId="77777777" w:rsidR="00537783" w:rsidRDefault="00537783" w:rsidP="009E4F20">
            <w:pPr>
              <w:spacing w:after="0"/>
              <w:rPr>
                <w:ins w:id="1288" w:author="Nokia" w:date="2024-04-19T11:26:00Z"/>
                <w:rFonts w:ascii="CG Times (WN)" w:hAnsi="CG Times (WN)"/>
                <w:lang w:val="en-US"/>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1A847F8D" w14:textId="77777777" w:rsidR="00537783" w:rsidRDefault="00537783" w:rsidP="009E4F20">
            <w:pPr>
              <w:pStyle w:val="TAH"/>
              <w:rPr>
                <w:ins w:id="1289" w:author="Nokia" w:date="2024-04-19T11:26:00Z"/>
                <w:lang w:eastAsia="fr-FR"/>
              </w:rPr>
            </w:pPr>
            <w:ins w:id="1290" w:author="Nokia" w:date="2024-04-19T11:26:00Z">
              <w:r>
                <w:rPr>
                  <w:lang w:eastAsia="fr-FR"/>
                </w:rPr>
                <w:t>T1 ~ T5</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681DFDB1" w14:textId="77777777" w:rsidR="00537783" w:rsidRDefault="00537783" w:rsidP="009E4F20">
            <w:pPr>
              <w:pStyle w:val="TAH"/>
              <w:rPr>
                <w:ins w:id="1291" w:author="Nokia" w:date="2024-04-19T11:26:00Z"/>
                <w:lang w:eastAsia="fr-FR"/>
              </w:rPr>
            </w:pPr>
            <w:ins w:id="1292" w:author="Nokia" w:date="2024-04-19T11:26:00Z">
              <w:r>
                <w:rPr>
                  <w:lang w:eastAsia="fr-FR"/>
                </w:rPr>
                <w:t>T1 ~ T5</w:t>
              </w:r>
            </w:ins>
          </w:p>
        </w:tc>
      </w:tr>
      <w:tr w:rsidR="00537783" w14:paraId="7A7CB514" w14:textId="77777777" w:rsidTr="009E4F20">
        <w:trPr>
          <w:jc w:val="center"/>
          <w:ins w:id="1293"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78C946AB" w14:textId="77777777" w:rsidR="00537783" w:rsidRDefault="00537783" w:rsidP="009E4F20">
            <w:pPr>
              <w:pStyle w:val="TAL"/>
              <w:rPr>
                <w:ins w:id="1294" w:author="Nokia" w:date="2024-04-19T11:26:00Z"/>
                <w:lang w:eastAsia="fr-FR"/>
              </w:rPr>
            </w:pPr>
            <w:ins w:id="1295" w:author="Nokia" w:date="2024-04-19T11:26:00Z">
              <w:r>
                <w:rPr>
                  <w:lang w:eastAsia="fr-FR"/>
                </w:rPr>
                <w:lastRenderedPageBreak/>
                <w:t>NR RF Channel Number</w:t>
              </w:r>
            </w:ins>
          </w:p>
        </w:tc>
        <w:tc>
          <w:tcPr>
            <w:tcW w:w="1133" w:type="dxa"/>
            <w:tcBorders>
              <w:top w:val="single" w:sz="4" w:space="0" w:color="auto"/>
              <w:left w:val="single" w:sz="4" w:space="0" w:color="auto"/>
              <w:bottom w:val="single" w:sz="4" w:space="0" w:color="auto"/>
              <w:right w:val="single" w:sz="4" w:space="0" w:color="auto"/>
            </w:tcBorders>
          </w:tcPr>
          <w:p w14:paraId="5CA8FA51" w14:textId="77777777" w:rsidR="00537783" w:rsidRDefault="00537783" w:rsidP="009E4F20">
            <w:pPr>
              <w:pStyle w:val="TAC"/>
              <w:rPr>
                <w:ins w:id="1296" w:author="Nokia" w:date="2024-04-19T11:26:00Z"/>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5997DA5A" w14:textId="77777777" w:rsidR="00537783" w:rsidRDefault="00537783" w:rsidP="009E4F20">
            <w:pPr>
              <w:pStyle w:val="TAC"/>
              <w:rPr>
                <w:ins w:id="1297" w:author="Nokia" w:date="2024-04-19T11:26:00Z"/>
                <w:lang w:eastAsia="fr-FR"/>
              </w:rPr>
            </w:pPr>
            <w:ins w:id="1298" w:author="Nokia" w:date="2024-04-19T11:26:00Z">
              <w:r>
                <w:rPr>
                  <w:lang w:eastAsia="fr-FR"/>
                </w:rPr>
                <w:t>1</w:t>
              </w:r>
            </w:ins>
          </w:p>
        </w:tc>
        <w:tc>
          <w:tcPr>
            <w:tcW w:w="2326" w:type="dxa"/>
            <w:tcBorders>
              <w:top w:val="single" w:sz="4" w:space="0" w:color="auto"/>
              <w:left w:val="single" w:sz="4" w:space="0" w:color="auto"/>
              <w:bottom w:val="single" w:sz="4" w:space="0" w:color="auto"/>
              <w:right w:val="single" w:sz="4" w:space="0" w:color="auto"/>
            </w:tcBorders>
            <w:hideMark/>
          </w:tcPr>
          <w:p w14:paraId="31A0A23C" w14:textId="77777777" w:rsidR="00537783" w:rsidRDefault="00537783" w:rsidP="009E4F20">
            <w:pPr>
              <w:pStyle w:val="TAC"/>
              <w:rPr>
                <w:ins w:id="1299" w:author="Nokia" w:date="2024-04-19T11:26:00Z"/>
                <w:lang w:eastAsia="fr-FR"/>
              </w:rPr>
            </w:pPr>
            <w:ins w:id="1300" w:author="Nokia" w:date="2024-04-19T11:26:00Z">
              <w:r>
                <w:rPr>
                  <w:lang w:eastAsia="fr-FR"/>
                </w:rPr>
                <w:t>2</w:t>
              </w:r>
            </w:ins>
          </w:p>
        </w:tc>
      </w:tr>
      <w:tr w:rsidR="00537783" w14:paraId="776A229A" w14:textId="77777777" w:rsidTr="009E4F20">
        <w:trPr>
          <w:jc w:val="center"/>
          <w:ins w:id="1301"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1D3BC5F1" w14:textId="77777777" w:rsidR="00537783" w:rsidRDefault="00537783" w:rsidP="009E4F20">
            <w:pPr>
              <w:pStyle w:val="TAL"/>
              <w:rPr>
                <w:ins w:id="1302" w:author="Nokia" w:date="2024-04-19T11:26:00Z"/>
                <w:lang w:eastAsia="fr-FR"/>
              </w:rPr>
            </w:pPr>
            <w:ins w:id="1303" w:author="Nokia" w:date="2024-04-19T11:26:00Z">
              <w:r>
                <w:rPr>
                  <w:lang w:eastAsia="fr-FR"/>
                </w:rPr>
                <w:t xml:space="preserve">Assumption for UE </w:t>
              </w:r>
              <w:proofErr w:type="spellStart"/>
              <w:r>
                <w:rPr>
                  <w:lang w:eastAsia="fr-FR"/>
                </w:rPr>
                <w:t>beams</w:t>
              </w:r>
              <w:r>
                <w:rPr>
                  <w:vertAlign w:val="superscript"/>
                  <w:lang w:eastAsia="fr-FR"/>
                </w:rPr>
                <w:t>Note</w:t>
              </w:r>
              <w:proofErr w:type="spellEnd"/>
              <w:r>
                <w:rPr>
                  <w:vertAlign w:val="superscript"/>
                  <w:lang w:eastAsia="fr-FR"/>
                </w:rPr>
                <w:t xml:space="preserve"> 6</w:t>
              </w:r>
            </w:ins>
          </w:p>
        </w:tc>
        <w:tc>
          <w:tcPr>
            <w:tcW w:w="1133" w:type="dxa"/>
            <w:tcBorders>
              <w:top w:val="single" w:sz="4" w:space="0" w:color="auto"/>
              <w:left w:val="single" w:sz="4" w:space="0" w:color="auto"/>
              <w:bottom w:val="single" w:sz="4" w:space="0" w:color="auto"/>
              <w:right w:val="single" w:sz="4" w:space="0" w:color="auto"/>
            </w:tcBorders>
          </w:tcPr>
          <w:p w14:paraId="192563D4" w14:textId="77777777" w:rsidR="00537783" w:rsidRDefault="00537783" w:rsidP="009E4F20">
            <w:pPr>
              <w:pStyle w:val="TAC"/>
              <w:rPr>
                <w:ins w:id="1304" w:author="Nokia" w:date="2024-04-19T11:26:00Z"/>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4A73751C" w14:textId="77777777" w:rsidR="00537783" w:rsidRDefault="00537783" w:rsidP="009E4F20">
            <w:pPr>
              <w:pStyle w:val="TAC"/>
              <w:rPr>
                <w:ins w:id="1305" w:author="Nokia" w:date="2024-04-19T11:26:00Z"/>
                <w:lang w:eastAsia="fr-FR"/>
              </w:rPr>
            </w:pPr>
            <w:ins w:id="1306" w:author="Nokia" w:date="2024-04-19T11:26:00Z">
              <w:r>
                <w:rPr>
                  <w:lang w:eastAsia="fr-FR"/>
                </w:rPr>
                <w:t>Rough</w:t>
              </w:r>
            </w:ins>
          </w:p>
        </w:tc>
        <w:tc>
          <w:tcPr>
            <w:tcW w:w="2326" w:type="dxa"/>
            <w:tcBorders>
              <w:top w:val="single" w:sz="4" w:space="0" w:color="auto"/>
              <w:left w:val="single" w:sz="4" w:space="0" w:color="auto"/>
              <w:bottom w:val="single" w:sz="4" w:space="0" w:color="auto"/>
              <w:right w:val="single" w:sz="4" w:space="0" w:color="auto"/>
            </w:tcBorders>
            <w:hideMark/>
          </w:tcPr>
          <w:p w14:paraId="4A609CBF" w14:textId="77777777" w:rsidR="00537783" w:rsidRDefault="00537783" w:rsidP="009E4F20">
            <w:pPr>
              <w:pStyle w:val="TAC"/>
              <w:rPr>
                <w:ins w:id="1307" w:author="Nokia" w:date="2024-04-19T11:26:00Z"/>
                <w:lang w:eastAsia="fr-FR"/>
              </w:rPr>
            </w:pPr>
            <w:ins w:id="1308" w:author="Nokia" w:date="2024-04-19T11:26:00Z">
              <w:r>
                <w:rPr>
                  <w:lang w:eastAsia="fr-FR"/>
                </w:rPr>
                <w:t>Rough</w:t>
              </w:r>
            </w:ins>
          </w:p>
        </w:tc>
      </w:tr>
      <w:tr w:rsidR="00537783" w14:paraId="0D800107" w14:textId="77777777" w:rsidTr="009E4F20">
        <w:trPr>
          <w:jc w:val="center"/>
          <w:ins w:id="1309"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3DBE5845" w14:textId="77777777" w:rsidR="00537783" w:rsidRDefault="00537783" w:rsidP="009E4F20">
            <w:pPr>
              <w:pStyle w:val="TAL"/>
              <w:rPr>
                <w:ins w:id="1310" w:author="Nokia" w:date="2024-04-19T11:26:00Z"/>
                <w:lang w:eastAsia="fr-FR"/>
              </w:rPr>
            </w:pPr>
            <w:proofErr w:type="spellStart"/>
            <w:ins w:id="1311" w:author="Nokia" w:date="2024-04-19T11:26:00Z">
              <w:r>
                <w:rPr>
                  <w:rFonts w:eastAsia="Calibri" w:cs="Arial"/>
                  <w:szCs w:val="22"/>
                  <w:lang w:eastAsia="fr-FR"/>
                </w:rPr>
                <w:t>AoA</w:t>
              </w:r>
              <w:proofErr w:type="spellEnd"/>
              <w:r>
                <w:rPr>
                  <w:rFonts w:eastAsia="Calibri" w:cs="Arial"/>
                  <w:szCs w:val="22"/>
                  <w:lang w:eastAsia="fr-FR"/>
                </w:rPr>
                <w:t xml:space="preserve"> setup</w:t>
              </w:r>
            </w:ins>
          </w:p>
        </w:tc>
        <w:tc>
          <w:tcPr>
            <w:tcW w:w="1133" w:type="dxa"/>
            <w:tcBorders>
              <w:top w:val="single" w:sz="4" w:space="0" w:color="auto"/>
              <w:left w:val="single" w:sz="4" w:space="0" w:color="auto"/>
              <w:bottom w:val="single" w:sz="4" w:space="0" w:color="auto"/>
              <w:right w:val="single" w:sz="4" w:space="0" w:color="auto"/>
            </w:tcBorders>
          </w:tcPr>
          <w:p w14:paraId="4A4D1F50" w14:textId="77777777" w:rsidR="00537783" w:rsidRDefault="00537783" w:rsidP="009E4F20">
            <w:pPr>
              <w:pStyle w:val="TAC"/>
              <w:rPr>
                <w:ins w:id="1312" w:author="Nokia" w:date="2024-04-19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BB72E83" w14:textId="77777777" w:rsidR="00537783" w:rsidRDefault="00537783" w:rsidP="009E4F20">
            <w:pPr>
              <w:pStyle w:val="TAC"/>
              <w:rPr>
                <w:ins w:id="1313" w:author="Nokia" w:date="2024-04-19T11:26:00Z"/>
                <w:lang w:eastAsia="fr-FR"/>
              </w:rPr>
            </w:pPr>
            <w:ins w:id="1314" w:author="Nokia" w:date="2024-04-19T11:26:00Z">
              <w:r>
                <w:rPr>
                  <w:rFonts w:cs="Arial"/>
                  <w:lang w:eastAsia="fr-FR"/>
                </w:rPr>
                <w:t>[Setup 1] as defined in A.3.15</w:t>
              </w:r>
            </w:ins>
          </w:p>
        </w:tc>
      </w:tr>
      <w:tr w:rsidR="00537783" w14:paraId="34C08A23" w14:textId="77777777" w:rsidTr="009E4F20">
        <w:trPr>
          <w:jc w:val="center"/>
          <w:ins w:id="1315" w:author="Nokia" w:date="2024-04-19T11:26:00Z"/>
        </w:trPr>
        <w:tc>
          <w:tcPr>
            <w:tcW w:w="3797" w:type="dxa"/>
            <w:gridSpan w:val="3"/>
            <w:tcBorders>
              <w:top w:val="single" w:sz="4" w:space="0" w:color="auto"/>
              <w:left w:val="single" w:sz="4" w:space="0" w:color="auto"/>
              <w:bottom w:val="nil"/>
              <w:right w:val="single" w:sz="4" w:space="0" w:color="auto"/>
            </w:tcBorders>
            <w:hideMark/>
          </w:tcPr>
          <w:p w14:paraId="02B42E2E" w14:textId="77777777" w:rsidR="00537783" w:rsidRDefault="00537783" w:rsidP="009E4F20">
            <w:pPr>
              <w:pStyle w:val="TAL"/>
              <w:rPr>
                <w:ins w:id="1316" w:author="Nokia" w:date="2024-04-19T11:26:00Z"/>
                <w:lang w:eastAsia="fr-FR"/>
              </w:rPr>
            </w:pPr>
            <w:ins w:id="1317" w:author="Nokia" w:date="2024-04-19T11:26:00Z">
              <w:r>
                <w:rPr>
                  <w:lang w:eastAsia="fr-FR"/>
                </w:rPr>
                <w:t>Duplex mode</w:t>
              </w:r>
            </w:ins>
          </w:p>
        </w:tc>
        <w:tc>
          <w:tcPr>
            <w:tcW w:w="1133" w:type="dxa"/>
            <w:tcBorders>
              <w:top w:val="single" w:sz="4" w:space="0" w:color="auto"/>
              <w:left w:val="single" w:sz="4" w:space="0" w:color="auto"/>
              <w:bottom w:val="nil"/>
              <w:right w:val="single" w:sz="4" w:space="0" w:color="auto"/>
            </w:tcBorders>
          </w:tcPr>
          <w:p w14:paraId="555C5CDF" w14:textId="77777777" w:rsidR="00537783" w:rsidRDefault="00537783" w:rsidP="009E4F20">
            <w:pPr>
              <w:pStyle w:val="TAC"/>
              <w:rPr>
                <w:ins w:id="1318" w:author="Nokia" w:date="2024-04-19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363BFC3" w14:textId="77777777" w:rsidR="00537783" w:rsidRDefault="00537783" w:rsidP="009E4F20">
            <w:pPr>
              <w:pStyle w:val="TAC"/>
              <w:rPr>
                <w:ins w:id="1319" w:author="Nokia" w:date="2024-04-19T11:26:00Z"/>
                <w:lang w:eastAsia="fr-FR"/>
              </w:rPr>
            </w:pPr>
            <w:ins w:id="1320" w:author="Nokia" w:date="2024-04-19T11:26:00Z">
              <w:r>
                <w:rPr>
                  <w:lang w:eastAsia="fr-FR"/>
                </w:rPr>
                <w:t>TDD</w:t>
              </w:r>
            </w:ins>
          </w:p>
        </w:tc>
      </w:tr>
      <w:tr w:rsidR="00537783" w14:paraId="0F130F7E" w14:textId="77777777" w:rsidTr="009E4F20">
        <w:trPr>
          <w:jc w:val="center"/>
          <w:ins w:id="1321" w:author="Nokia" w:date="2024-04-19T11:26:00Z"/>
        </w:trPr>
        <w:tc>
          <w:tcPr>
            <w:tcW w:w="3797" w:type="dxa"/>
            <w:gridSpan w:val="3"/>
            <w:tcBorders>
              <w:top w:val="single" w:sz="4" w:space="0" w:color="auto"/>
              <w:left w:val="single" w:sz="4" w:space="0" w:color="auto"/>
              <w:bottom w:val="nil"/>
              <w:right w:val="single" w:sz="4" w:space="0" w:color="auto"/>
            </w:tcBorders>
            <w:hideMark/>
          </w:tcPr>
          <w:p w14:paraId="59802293" w14:textId="77777777" w:rsidR="00537783" w:rsidRDefault="00537783" w:rsidP="009E4F20">
            <w:pPr>
              <w:pStyle w:val="TAL"/>
              <w:rPr>
                <w:ins w:id="1322" w:author="Nokia" w:date="2024-04-19T11:26:00Z"/>
                <w:lang w:eastAsia="fr-FR"/>
              </w:rPr>
            </w:pPr>
            <w:ins w:id="1323" w:author="Nokia" w:date="2024-04-19T11:26:00Z">
              <w:r>
                <w:rPr>
                  <w:lang w:eastAsia="fr-FR"/>
                </w:rPr>
                <w:t>TDD configuration</w:t>
              </w:r>
            </w:ins>
          </w:p>
        </w:tc>
        <w:tc>
          <w:tcPr>
            <w:tcW w:w="1133" w:type="dxa"/>
            <w:tcBorders>
              <w:top w:val="single" w:sz="4" w:space="0" w:color="auto"/>
              <w:left w:val="single" w:sz="4" w:space="0" w:color="auto"/>
              <w:bottom w:val="nil"/>
              <w:right w:val="single" w:sz="4" w:space="0" w:color="auto"/>
            </w:tcBorders>
          </w:tcPr>
          <w:p w14:paraId="23BB54A5" w14:textId="77777777" w:rsidR="00537783" w:rsidRDefault="00537783" w:rsidP="009E4F20">
            <w:pPr>
              <w:pStyle w:val="TAC"/>
              <w:rPr>
                <w:ins w:id="1324" w:author="Nokia" w:date="2024-04-19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4AAFF5A" w14:textId="77777777" w:rsidR="00537783" w:rsidRDefault="00537783" w:rsidP="009E4F20">
            <w:pPr>
              <w:pStyle w:val="TAC"/>
              <w:rPr>
                <w:ins w:id="1325" w:author="Nokia" w:date="2024-04-19T11:26:00Z"/>
                <w:lang w:eastAsia="fr-FR"/>
              </w:rPr>
            </w:pPr>
            <w:ins w:id="1326" w:author="Nokia" w:date="2024-04-19T11:26:00Z">
              <w:r>
                <w:rPr>
                  <w:lang w:eastAsia="fr-FR"/>
                </w:rPr>
                <w:t>TDDConf.2.1</w:t>
              </w:r>
            </w:ins>
          </w:p>
        </w:tc>
      </w:tr>
      <w:tr w:rsidR="00537783" w14:paraId="74EEA5A9" w14:textId="77777777" w:rsidTr="009E4F20">
        <w:trPr>
          <w:jc w:val="center"/>
          <w:ins w:id="1327" w:author="Nokia" w:date="2024-04-19T11:26:00Z"/>
        </w:trPr>
        <w:tc>
          <w:tcPr>
            <w:tcW w:w="3797" w:type="dxa"/>
            <w:gridSpan w:val="3"/>
            <w:tcBorders>
              <w:top w:val="single" w:sz="4" w:space="0" w:color="auto"/>
              <w:left w:val="single" w:sz="4" w:space="0" w:color="auto"/>
              <w:bottom w:val="nil"/>
              <w:right w:val="single" w:sz="4" w:space="0" w:color="auto"/>
            </w:tcBorders>
            <w:hideMark/>
          </w:tcPr>
          <w:p w14:paraId="6946088C" w14:textId="77777777" w:rsidR="00537783" w:rsidRDefault="00537783" w:rsidP="009E4F20">
            <w:pPr>
              <w:pStyle w:val="TAL"/>
              <w:rPr>
                <w:ins w:id="1328" w:author="Nokia" w:date="2024-04-19T11:26:00Z"/>
                <w:lang w:eastAsia="fr-FR"/>
              </w:rPr>
            </w:pPr>
            <w:proofErr w:type="spellStart"/>
            <w:ins w:id="1329" w:author="Nokia" w:date="2024-04-19T11:26:00Z">
              <w:r>
                <w:rPr>
                  <w:lang w:eastAsia="fr-FR"/>
                </w:rPr>
                <w:t>BW</w:t>
              </w:r>
              <w:r>
                <w:rPr>
                  <w:vertAlign w:val="subscript"/>
                  <w:lang w:eastAsia="fr-FR"/>
                </w:rPr>
                <w:t>channel</w:t>
              </w:r>
              <w:proofErr w:type="spellEnd"/>
            </w:ins>
          </w:p>
        </w:tc>
        <w:tc>
          <w:tcPr>
            <w:tcW w:w="1133" w:type="dxa"/>
            <w:tcBorders>
              <w:top w:val="single" w:sz="4" w:space="0" w:color="auto"/>
              <w:left w:val="single" w:sz="4" w:space="0" w:color="auto"/>
              <w:bottom w:val="nil"/>
              <w:right w:val="single" w:sz="4" w:space="0" w:color="auto"/>
            </w:tcBorders>
            <w:hideMark/>
          </w:tcPr>
          <w:p w14:paraId="3EC2D068" w14:textId="77777777" w:rsidR="00537783" w:rsidRDefault="00537783" w:rsidP="009E4F20">
            <w:pPr>
              <w:pStyle w:val="TAC"/>
              <w:rPr>
                <w:ins w:id="1330" w:author="Nokia" w:date="2024-04-19T11:26:00Z"/>
                <w:lang w:eastAsia="fr-FR"/>
              </w:rPr>
            </w:pPr>
            <w:ins w:id="1331" w:author="Nokia" w:date="2024-04-19T11:26:00Z">
              <w:r>
                <w:rPr>
                  <w:lang w:eastAsia="fr-FR"/>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2C1EEB0" w14:textId="77777777" w:rsidR="00537783" w:rsidRDefault="00537783" w:rsidP="009E4F20">
            <w:pPr>
              <w:pStyle w:val="TAC"/>
              <w:rPr>
                <w:ins w:id="1332" w:author="Nokia" w:date="2024-04-19T11:26:00Z"/>
                <w:szCs w:val="18"/>
                <w:lang w:eastAsia="fr-FR"/>
              </w:rPr>
            </w:pPr>
            <w:ins w:id="1333" w:author="Nokia" w:date="2024-04-19T11:26:00Z">
              <w:r>
                <w:rPr>
                  <w:rFonts w:cs="Arial"/>
                  <w:szCs w:val="18"/>
                  <w:lang w:eastAsia="fr-FR"/>
                </w:rPr>
                <w:t xml:space="preserve">100: </w:t>
              </w:r>
              <w:proofErr w:type="spellStart"/>
              <w:r>
                <w:rPr>
                  <w:rFonts w:cs="Arial"/>
                  <w:szCs w:val="18"/>
                  <w:lang w:eastAsia="fr-FR"/>
                </w:rPr>
                <w:t>N</w:t>
              </w:r>
              <w:r>
                <w:rPr>
                  <w:rFonts w:cs="Arial"/>
                  <w:szCs w:val="18"/>
                  <w:vertAlign w:val="subscript"/>
                  <w:lang w:eastAsia="fr-FR"/>
                </w:rPr>
                <w:t>RB,c</w:t>
              </w:r>
              <w:proofErr w:type="spellEnd"/>
              <w:r>
                <w:rPr>
                  <w:rFonts w:cs="Arial"/>
                  <w:szCs w:val="18"/>
                  <w:lang w:eastAsia="fr-FR"/>
                </w:rPr>
                <w:t xml:space="preserve"> = 66</w:t>
              </w:r>
            </w:ins>
          </w:p>
        </w:tc>
      </w:tr>
      <w:tr w:rsidR="00537783" w14:paraId="13BFCF3F" w14:textId="77777777" w:rsidTr="009E4F20">
        <w:trPr>
          <w:jc w:val="center"/>
          <w:ins w:id="1334" w:author="Nokia" w:date="2024-04-19T11:26:00Z"/>
        </w:trPr>
        <w:tc>
          <w:tcPr>
            <w:tcW w:w="3797" w:type="dxa"/>
            <w:gridSpan w:val="3"/>
            <w:tcBorders>
              <w:top w:val="single" w:sz="4" w:space="0" w:color="auto"/>
              <w:left w:val="single" w:sz="4" w:space="0" w:color="auto"/>
              <w:bottom w:val="nil"/>
              <w:right w:val="single" w:sz="4" w:space="0" w:color="auto"/>
            </w:tcBorders>
            <w:hideMark/>
          </w:tcPr>
          <w:p w14:paraId="0256286E" w14:textId="77777777" w:rsidR="00537783" w:rsidRDefault="00537783" w:rsidP="009E4F20">
            <w:pPr>
              <w:pStyle w:val="TAL"/>
              <w:rPr>
                <w:ins w:id="1335" w:author="Nokia" w:date="2024-04-19T11:26:00Z"/>
                <w:lang w:eastAsia="fr-FR"/>
              </w:rPr>
            </w:pPr>
            <w:ins w:id="1336" w:author="Nokia" w:date="2024-04-19T11:26:00Z">
              <w:r>
                <w:rPr>
                  <w:lang w:eastAsia="fr-FR"/>
                </w:rPr>
                <w:t>BWP BW</w:t>
              </w:r>
            </w:ins>
          </w:p>
        </w:tc>
        <w:tc>
          <w:tcPr>
            <w:tcW w:w="1133" w:type="dxa"/>
            <w:tcBorders>
              <w:top w:val="single" w:sz="4" w:space="0" w:color="auto"/>
              <w:left w:val="single" w:sz="4" w:space="0" w:color="auto"/>
              <w:bottom w:val="nil"/>
              <w:right w:val="single" w:sz="4" w:space="0" w:color="auto"/>
            </w:tcBorders>
            <w:hideMark/>
          </w:tcPr>
          <w:p w14:paraId="3E59A3F5" w14:textId="77777777" w:rsidR="00537783" w:rsidRDefault="00537783" w:rsidP="009E4F20">
            <w:pPr>
              <w:pStyle w:val="TAC"/>
              <w:rPr>
                <w:ins w:id="1337" w:author="Nokia" w:date="2024-04-19T11:26:00Z"/>
                <w:lang w:eastAsia="fr-FR"/>
              </w:rPr>
            </w:pPr>
            <w:ins w:id="1338" w:author="Nokia" w:date="2024-04-19T11:26:00Z">
              <w:r>
                <w:rPr>
                  <w:lang w:eastAsia="fr-FR"/>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FF3B6FD" w14:textId="77777777" w:rsidR="00537783" w:rsidRDefault="00537783" w:rsidP="009E4F20">
            <w:pPr>
              <w:pStyle w:val="TAC"/>
              <w:rPr>
                <w:ins w:id="1339" w:author="Nokia" w:date="2024-04-19T11:26:00Z"/>
                <w:szCs w:val="18"/>
                <w:lang w:eastAsia="fr-FR"/>
              </w:rPr>
            </w:pPr>
            <w:ins w:id="1340" w:author="Nokia" w:date="2024-04-19T11:26:00Z">
              <w:r>
                <w:rPr>
                  <w:rFonts w:cs="Arial"/>
                  <w:szCs w:val="18"/>
                  <w:lang w:eastAsia="fr-FR"/>
                </w:rPr>
                <w:t xml:space="preserve">100: </w:t>
              </w:r>
              <w:proofErr w:type="spellStart"/>
              <w:r>
                <w:rPr>
                  <w:rFonts w:cs="Arial"/>
                  <w:szCs w:val="18"/>
                  <w:lang w:eastAsia="fr-FR"/>
                </w:rPr>
                <w:t>N</w:t>
              </w:r>
              <w:r>
                <w:rPr>
                  <w:rFonts w:cs="Arial"/>
                  <w:szCs w:val="18"/>
                  <w:vertAlign w:val="subscript"/>
                  <w:lang w:eastAsia="fr-FR"/>
                </w:rPr>
                <w:t>RB,c</w:t>
              </w:r>
              <w:proofErr w:type="spellEnd"/>
              <w:r>
                <w:rPr>
                  <w:rFonts w:cs="Arial"/>
                  <w:szCs w:val="18"/>
                  <w:lang w:eastAsia="fr-FR"/>
                </w:rPr>
                <w:t xml:space="preserve"> = 66</w:t>
              </w:r>
            </w:ins>
          </w:p>
        </w:tc>
      </w:tr>
      <w:tr w:rsidR="00537783" w14:paraId="26A0104F" w14:textId="77777777" w:rsidTr="009E4F20">
        <w:trPr>
          <w:jc w:val="center"/>
          <w:ins w:id="1341" w:author="Nokia" w:date="2024-04-19T11:26:00Z"/>
        </w:trPr>
        <w:tc>
          <w:tcPr>
            <w:tcW w:w="3797" w:type="dxa"/>
            <w:gridSpan w:val="3"/>
            <w:tcBorders>
              <w:top w:val="single" w:sz="4" w:space="0" w:color="auto"/>
              <w:left w:val="single" w:sz="4" w:space="0" w:color="auto"/>
              <w:bottom w:val="nil"/>
              <w:right w:val="single" w:sz="4" w:space="0" w:color="auto"/>
            </w:tcBorders>
            <w:hideMark/>
          </w:tcPr>
          <w:p w14:paraId="407E545E" w14:textId="77777777" w:rsidR="00537783" w:rsidRDefault="00537783" w:rsidP="009E4F20">
            <w:pPr>
              <w:pStyle w:val="TAL"/>
              <w:rPr>
                <w:ins w:id="1342" w:author="Nokia" w:date="2024-04-19T11:26:00Z"/>
                <w:lang w:eastAsia="fr-FR"/>
              </w:rPr>
            </w:pPr>
            <w:ins w:id="1343" w:author="Nokia" w:date="2024-04-19T11:26:00Z">
              <w:r>
                <w:rPr>
                  <w:rFonts w:cs="Arial"/>
                  <w:lang w:eastAsia="fr-FR"/>
                </w:rPr>
                <w:t>PDSCH Reference</w:t>
              </w:r>
            </w:ins>
          </w:p>
        </w:tc>
        <w:tc>
          <w:tcPr>
            <w:tcW w:w="1133" w:type="dxa"/>
            <w:tcBorders>
              <w:top w:val="single" w:sz="4" w:space="0" w:color="auto"/>
              <w:left w:val="single" w:sz="4" w:space="0" w:color="auto"/>
              <w:bottom w:val="nil"/>
              <w:right w:val="single" w:sz="4" w:space="0" w:color="auto"/>
            </w:tcBorders>
          </w:tcPr>
          <w:p w14:paraId="497761A1" w14:textId="77777777" w:rsidR="00537783" w:rsidRDefault="00537783" w:rsidP="009E4F20">
            <w:pPr>
              <w:pStyle w:val="TAC"/>
              <w:rPr>
                <w:ins w:id="1344" w:author="Nokia" w:date="2024-04-19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3E94245" w14:textId="77777777" w:rsidR="00537783" w:rsidRDefault="00537783" w:rsidP="009E4F20">
            <w:pPr>
              <w:pStyle w:val="TAC"/>
              <w:rPr>
                <w:ins w:id="1345" w:author="Nokia" w:date="2024-04-19T11:26:00Z"/>
                <w:szCs w:val="18"/>
                <w:highlight w:val="yellow"/>
                <w:lang w:eastAsia="fr-FR"/>
              </w:rPr>
            </w:pPr>
            <w:ins w:id="1346" w:author="Nokia" w:date="2024-04-19T11:26:00Z">
              <w:r>
                <w:rPr>
                  <w:rFonts w:cs="Arial"/>
                  <w:lang w:eastAsia="fr-FR"/>
                </w:rPr>
                <w:t>SR3.1 TDD</w:t>
              </w:r>
            </w:ins>
          </w:p>
        </w:tc>
      </w:tr>
      <w:tr w:rsidR="00537783" w14:paraId="7A50061B" w14:textId="77777777" w:rsidTr="009E4F20">
        <w:trPr>
          <w:trHeight w:val="152"/>
          <w:jc w:val="center"/>
          <w:ins w:id="1347"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659E65DD" w14:textId="77777777" w:rsidR="00537783" w:rsidRDefault="00537783" w:rsidP="009E4F20">
            <w:pPr>
              <w:pStyle w:val="TAL"/>
              <w:rPr>
                <w:ins w:id="1348" w:author="Nokia" w:date="2024-04-19T11:26:00Z"/>
                <w:lang w:eastAsia="fr-FR"/>
              </w:rPr>
            </w:pPr>
            <w:ins w:id="1349" w:author="Nokia" w:date="2024-04-19T11:26:00Z">
              <w:r>
                <w:rPr>
                  <w:rFonts w:cs="v5.0.0"/>
                  <w:lang w:eastAsia="fr-FR"/>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08B6ADD9" w14:textId="77777777" w:rsidR="00537783" w:rsidRDefault="00537783" w:rsidP="009E4F20">
            <w:pPr>
              <w:pStyle w:val="TAC"/>
              <w:rPr>
                <w:ins w:id="1350" w:author="Nokia" w:date="2024-04-19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3381A26" w14:textId="77777777" w:rsidR="00537783" w:rsidRPr="00CC7CD3" w:rsidRDefault="00537783" w:rsidP="009E4F20">
            <w:pPr>
              <w:pStyle w:val="TAC"/>
              <w:rPr>
                <w:ins w:id="1351" w:author="Nokia" w:date="2024-04-19T11:26:00Z"/>
                <w:szCs w:val="18"/>
                <w:lang w:eastAsia="fr-FR"/>
              </w:rPr>
            </w:pPr>
            <w:ins w:id="1352" w:author="Nokia" w:date="2024-04-19T11:26:00Z">
              <w:r w:rsidRPr="00CC7CD3">
                <w:rPr>
                  <w:rFonts w:cs="Arial"/>
                  <w:lang w:eastAsia="fr-FR"/>
                </w:rPr>
                <w:t>CR3.1 TDD</w:t>
              </w:r>
            </w:ins>
          </w:p>
        </w:tc>
      </w:tr>
      <w:tr w:rsidR="00537783" w14:paraId="05181FDE" w14:textId="77777777" w:rsidTr="009E4F20">
        <w:trPr>
          <w:trHeight w:val="152"/>
          <w:jc w:val="center"/>
          <w:ins w:id="1353"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6B0745FF" w14:textId="77777777" w:rsidR="00537783" w:rsidRDefault="00537783" w:rsidP="009E4F20">
            <w:pPr>
              <w:pStyle w:val="TAL"/>
              <w:rPr>
                <w:ins w:id="1354" w:author="Nokia" w:date="2024-04-19T11:26:00Z"/>
                <w:rFonts w:cs="v5.0.0"/>
                <w:lang w:eastAsia="fr-FR"/>
              </w:rPr>
            </w:pPr>
            <w:ins w:id="1355" w:author="Nokia" w:date="2024-04-19T11:26:00Z">
              <w:r>
                <w:rPr>
                  <w:rFonts w:cs="v5.0.0"/>
                  <w:lang w:eastAsia="fr-FR"/>
                </w:rPr>
                <w:t>Control Channel RMC</w:t>
              </w:r>
            </w:ins>
          </w:p>
        </w:tc>
        <w:tc>
          <w:tcPr>
            <w:tcW w:w="1133" w:type="dxa"/>
            <w:tcBorders>
              <w:top w:val="single" w:sz="4" w:space="0" w:color="auto"/>
              <w:left w:val="single" w:sz="4" w:space="0" w:color="auto"/>
              <w:bottom w:val="single" w:sz="4" w:space="0" w:color="auto"/>
              <w:right w:val="single" w:sz="4" w:space="0" w:color="auto"/>
            </w:tcBorders>
          </w:tcPr>
          <w:p w14:paraId="11154226" w14:textId="77777777" w:rsidR="00537783" w:rsidRDefault="00537783" w:rsidP="009E4F20">
            <w:pPr>
              <w:pStyle w:val="TAC"/>
              <w:rPr>
                <w:ins w:id="1356" w:author="Nokia" w:date="2024-04-19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7975EAE" w14:textId="77777777" w:rsidR="00537783" w:rsidRPr="00CC7CD3" w:rsidRDefault="00537783" w:rsidP="009E4F20">
            <w:pPr>
              <w:pStyle w:val="TAC"/>
              <w:rPr>
                <w:ins w:id="1357" w:author="Nokia" w:date="2024-04-19T11:26:00Z"/>
                <w:rFonts w:cs="Arial"/>
                <w:lang w:eastAsia="fr-FR"/>
              </w:rPr>
            </w:pPr>
            <w:ins w:id="1358" w:author="Nokia" w:date="2024-04-19T11:26:00Z">
              <w:r w:rsidRPr="00CC7CD3">
                <w:rPr>
                  <w:rFonts w:cs="Arial"/>
                  <w:lang w:eastAsia="fr-FR"/>
                </w:rPr>
                <w:t>CCR.3.1 TDD</w:t>
              </w:r>
            </w:ins>
          </w:p>
        </w:tc>
      </w:tr>
      <w:tr w:rsidR="00537783" w14:paraId="0CCE93D1" w14:textId="77777777" w:rsidTr="009E4F20">
        <w:trPr>
          <w:jc w:val="center"/>
          <w:ins w:id="1359" w:author="Nokia" w:date="2024-04-19T11:26:00Z"/>
        </w:trPr>
        <w:tc>
          <w:tcPr>
            <w:tcW w:w="3797" w:type="dxa"/>
            <w:gridSpan w:val="3"/>
            <w:tcBorders>
              <w:top w:val="nil"/>
              <w:left w:val="single" w:sz="4" w:space="0" w:color="auto"/>
              <w:bottom w:val="single" w:sz="4" w:space="0" w:color="auto"/>
              <w:right w:val="single" w:sz="4" w:space="0" w:color="auto"/>
            </w:tcBorders>
            <w:hideMark/>
          </w:tcPr>
          <w:p w14:paraId="098B356F" w14:textId="77777777" w:rsidR="00537783" w:rsidRDefault="00537783" w:rsidP="009E4F20">
            <w:pPr>
              <w:pStyle w:val="TAL"/>
              <w:rPr>
                <w:ins w:id="1360" w:author="Nokia" w:date="2024-04-19T11:26:00Z"/>
                <w:lang w:eastAsia="fr-FR"/>
              </w:rPr>
            </w:pPr>
            <w:ins w:id="1361" w:author="Nokia" w:date="2024-04-19T11:26:00Z">
              <w:r>
                <w:rPr>
                  <w:lang w:eastAsia="zh-CN"/>
                </w:rPr>
                <w:t>CP length</w:t>
              </w:r>
            </w:ins>
          </w:p>
        </w:tc>
        <w:tc>
          <w:tcPr>
            <w:tcW w:w="1133" w:type="dxa"/>
            <w:tcBorders>
              <w:top w:val="single" w:sz="4" w:space="0" w:color="auto"/>
              <w:left w:val="single" w:sz="4" w:space="0" w:color="auto"/>
              <w:bottom w:val="single" w:sz="4" w:space="0" w:color="auto"/>
              <w:right w:val="single" w:sz="4" w:space="0" w:color="auto"/>
            </w:tcBorders>
            <w:vAlign w:val="center"/>
          </w:tcPr>
          <w:p w14:paraId="3C8D9620" w14:textId="77777777" w:rsidR="00537783" w:rsidRDefault="00537783" w:rsidP="009E4F20">
            <w:pPr>
              <w:pStyle w:val="TAC"/>
              <w:rPr>
                <w:ins w:id="1362" w:author="Nokia" w:date="2024-04-19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EC52950" w14:textId="77777777" w:rsidR="00537783" w:rsidRPr="00CC7CD3" w:rsidRDefault="00537783" w:rsidP="009E4F20">
            <w:pPr>
              <w:pStyle w:val="TAC"/>
              <w:rPr>
                <w:ins w:id="1363" w:author="Nokia" w:date="2024-04-19T11:26:00Z"/>
                <w:szCs w:val="18"/>
                <w:lang w:eastAsia="zh-CN"/>
              </w:rPr>
            </w:pPr>
            <w:ins w:id="1364" w:author="Nokia" w:date="2024-04-19T11:26:00Z">
              <w:r w:rsidRPr="00CC7CD3">
                <w:rPr>
                  <w:szCs w:val="18"/>
                  <w:lang w:eastAsia="zh-CN"/>
                </w:rPr>
                <w:t>Normal</w:t>
              </w:r>
            </w:ins>
          </w:p>
        </w:tc>
      </w:tr>
      <w:tr w:rsidR="00537783" w14:paraId="00F9509F" w14:textId="77777777" w:rsidTr="009E4F20">
        <w:trPr>
          <w:trHeight w:val="89"/>
          <w:jc w:val="center"/>
          <w:ins w:id="1365"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6C0983C7" w14:textId="77777777" w:rsidR="00537783" w:rsidRDefault="00537783" w:rsidP="009E4F20">
            <w:pPr>
              <w:pStyle w:val="TAL"/>
              <w:rPr>
                <w:ins w:id="1366" w:author="Nokia" w:date="2024-04-19T11:26:00Z"/>
                <w:lang w:eastAsia="fr-FR"/>
              </w:rPr>
            </w:pPr>
            <w:ins w:id="1367" w:author="Nokia" w:date="2024-04-19T11:26:00Z">
              <w:r>
                <w:rPr>
                  <w:lang w:eastAsia="fr-FR"/>
                </w:rPr>
                <w:t>TRS configuration</w:t>
              </w:r>
            </w:ins>
          </w:p>
        </w:tc>
        <w:tc>
          <w:tcPr>
            <w:tcW w:w="1133" w:type="dxa"/>
            <w:tcBorders>
              <w:top w:val="single" w:sz="4" w:space="0" w:color="auto"/>
              <w:left w:val="single" w:sz="4" w:space="0" w:color="auto"/>
              <w:bottom w:val="single" w:sz="4" w:space="0" w:color="auto"/>
              <w:right w:val="single" w:sz="4" w:space="0" w:color="auto"/>
            </w:tcBorders>
          </w:tcPr>
          <w:p w14:paraId="441154BD" w14:textId="77777777" w:rsidR="00537783" w:rsidRDefault="00537783" w:rsidP="009E4F20">
            <w:pPr>
              <w:pStyle w:val="TAC"/>
              <w:rPr>
                <w:ins w:id="1368" w:author="Nokia" w:date="2024-04-19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7ECC2C8" w14:textId="77777777" w:rsidR="00537783" w:rsidRPr="00CC7CD3" w:rsidRDefault="00537783" w:rsidP="009E4F20">
            <w:pPr>
              <w:pStyle w:val="TAC"/>
              <w:rPr>
                <w:ins w:id="1369" w:author="Nokia" w:date="2024-04-19T11:26:00Z"/>
                <w:sz w:val="16"/>
                <w:lang w:eastAsia="fr-FR"/>
              </w:rPr>
            </w:pPr>
            <w:ins w:id="1370" w:author="Nokia" w:date="2024-04-19T11:26:00Z">
              <w:r w:rsidRPr="00CC7CD3">
                <w:rPr>
                  <w:szCs w:val="18"/>
                  <w:lang w:eastAsia="fr-FR"/>
                </w:rPr>
                <w:t>TRS.2.1 TDD</w:t>
              </w:r>
            </w:ins>
          </w:p>
        </w:tc>
      </w:tr>
      <w:tr w:rsidR="00537783" w14:paraId="5F4BCCC2" w14:textId="77777777" w:rsidTr="009E4F20">
        <w:trPr>
          <w:jc w:val="center"/>
          <w:ins w:id="1371"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77968EB1" w14:textId="77777777" w:rsidR="00537783" w:rsidRDefault="00537783" w:rsidP="009E4F20">
            <w:pPr>
              <w:pStyle w:val="TAL"/>
              <w:rPr>
                <w:ins w:id="1372" w:author="Nokia" w:date="2024-04-19T11:26:00Z"/>
                <w:highlight w:val="red"/>
                <w:lang w:eastAsia="fr-FR"/>
              </w:rPr>
            </w:pPr>
            <w:ins w:id="1373" w:author="Nokia" w:date="2024-04-19T11:26:00Z">
              <w:r>
                <w:rPr>
                  <w:lang w:eastAsia="fr-FR"/>
                </w:rPr>
                <w:t>OCNG Patterns</w:t>
              </w:r>
            </w:ins>
          </w:p>
        </w:tc>
        <w:tc>
          <w:tcPr>
            <w:tcW w:w="1133" w:type="dxa"/>
            <w:tcBorders>
              <w:top w:val="single" w:sz="4" w:space="0" w:color="auto"/>
              <w:left w:val="single" w:sz="4" w:space="0" w:color="auto"/>
              <w:bottom w:val="single" w:sz="4" w:space="0" w:color="auto"/>
              <w:right w:val="single" w:sz="4" w:space="0" w:color="auto"/>
            </w:tcBorders>
          </w:tcPr>
          <w:p w14:paraId="65ED1F93" w14:textId="77777777" w:rsidR="00537783" w:rsidRDefault="00537783" w:rsidP="009E4F20">
            <w:pPr>
              <w:pStyle w:val="TAC"/>
              <w:rPr>
                <w:ins w:id="1374" w:author="Nokia" w:date="2024-04-19T11:26:00Z"/>
                <w:highlight w:val="red"/>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4E138C5" w14:textId="77777777" w:rsidR="00537783" w:rsidRPr="00CC7CD3" w:rsidRDefault="00537783" w:rsidP="009E4F20">
            <w:pPr>
              <w:pStyle w:val="TAC"/>
              <w:rPr>
                <w:ins w:id="1375" w:author="Nokia" w:date="2024-04-19T11:26:00Z"/>
                <w:lang w:eastAsia="fr-FR"/>
              </w:rPr>
            </w:pPr>
            <w:ins w:id="1376" w:author="Nokia" w:date="2024-04-19T11:26:00Z">
              <w:r w:rsidRPr="00CC7CD3">
                <w:rPr>
                  <w:snapToGrid w:val="0"/>
                  <w:lang w:eastAsia="fr-FR"/>
                </w:rPr>
                <w:t>OP.1</w:t>
              </w:r>
            </w:ins>
          </w:p>
        </w:tc>
      </w:tr>
      <w:tr w:rsidR="00537783" w14:paraId="26056683" w14:textId="77777777" w:rsidTr="009E4F20">
        <w:trPr>
          <w:jc w:val="center"/>
          <w:ins w:id="1377"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79FB1D98" w14:textId="77777777" w:rsidR="00537783" w:rsidRDefault="00537783" w:rsidP="009E4F20">
            <w:pPr>
              <w:pStyle w:val="TAL"/>
              <w:rPr>
                <w:ins w:id="1378" w:author="Nokia" w:date="2024-04-19T11:26:00Z"/>
                <w:lang w:eastAsia="fr-FR"/>
              </w:rPr>
            </w:pPr>
            <w:ins w:id="1379" w:author="Nokia" w:date="2024-04-19T11:26:00Z">
              <w:r>
                <w:rPr>
                  <w:szCs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31AB385F" w14:textId="77777777" w:rsidR="00537783" w:rsidRDefault="00537783" w:rsidP="009E4F20">
            <w:pPr>
              <w:pStyle w:val="TAC"/>
              <w:rPr>
                <w:ins w:id="1380" w:author="Nokia" w:date="2024-04-19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09E5A93" w14:textId="77777777" w:rsidR="00537783" w:rsidRPr="00CC7CD3" w:rsidRDefault="00537783" w:rsidP="009E4F20">
            <w:pPr>
              <w:pStyle w:val="TAC"/>
              <w:rPr>
                <w:ins w:id="1381" w:author="Nokia" w:date="2024-04-19T11:26:00Z"/>
                <w:snapToGrid w:val="0"/>
                <w:lang w:eastAsia="fr-FR"/>
              </w:rPr>
            </w:pPr>
            <w:ins w:id="1382" w:author="Nokia" w:date="2024-04-19T11:26:00Z">
              <w:r w:rsidRPr="00CC7CD3">
                <w:rPr>
                  <w:snapToGrid w:val="0"/>
                  <w:szCs w:val="18"/>
                  <w:lang w:eastAsia="zh-CN"/>
                </w:rPr>
                <w:t>SMTC.1</w:t>
              </w:r>
            </w:ins>
          </w:p>
        </w:tc>
      </w:tr>
      <w:tr w:rsidR="00537783" w14:paraId="4AC93706" w14:textId="77777777" w:rsidTr="009E4F20">
        <w:trPr>
          <w:trHeight w:val="152"/>
          <w:jc w:val="center"/>
          <w:ins w:id="1383"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383A7067" w14:textId="77777777" w:rsidR="00537783" w:rsidRDefault="00537783" w:rsidP="009E4F20">
            <w:pPr>
              <w:pStyle w:val="TAL"/>
              <w:rPr>
                <w:ins w:id="1384" w:author="Nokia" w:date="2024-04-19T11:26:00Z"/>
                <w:lang w:eastAsia="fr-FR"/>
              </w:rPr>
            </w:pPr>
            <w:ins w:id="1385" w:author="Nokia" w:date="2024-04-19T11:26:00Z">
              <w:r>
                <w:rPr>
                  <w:rFonts w:cs="Arial"/>
                  <w:lang w:eastAsia="fr-FR"/>
                </w:rPr>
                <w:t>SSB Configuration</w:t>
              </w:r>
            </w:ins>
          </w:p>
        </w:tc>
        <w:tc>
          <w:tcPr>
            <w:tcW w:w="1133" w:type="dxa"/>
            <w:tcBorders>
              <w:top w:val="single" w:sz="4" w:space="0" w:color="auto"/>
              <w:left w:val="single" w:sz="4" w:space="0" w:color="auto"/>
              <w:bottom w:val="single" w:sz="4" w:space="0" w:color="auto"/>
              <w:right w:val="single" w:sz="4" w:space="0" w:color="auto"/>
            </w:tcBorders>
          </w:tcPr>
          <w:p w14:paraId="34F6FDD4" w14:textId="77777777" w:rsidR="00537783" w:rsidRDefault="00537783" w:rsidP="009E4F20">
            <w:pPr>
              <w:pStyle w:val="TAC"/>
              <w:rPr>
                <w:ins w:id="1386" w:author="Nokia" w:date="2024-04-19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27482C3" w14:textId="77777777" w:rsidR="00537783" w:rsidRPr="00CC7CD3" w:rsidRDefault="00537783" w:rsidP="009E4F20">
            <w:pPr>
              <w:pStyle w:val="TAC"/>
              <w:rPr>
                <w:ins w:id="1387" w:author="Nokia" w:date="2024-04-19T11:26:00Z"/>
                <w:lang w:eastAsia="fr-FR"/>
              </w:rPr>
            </w:pPr>
            <w:ins w:id="1388" w:author="Nokia" w:date="2024-04-19T11:26:00Z">
              <w:r w:rsidRPr="00CC7CD3">
                <w:rPr>
                  <w:rFonts w:cs="v4.2.0"/>
                  <w:lang w:eastAsia="fr-FR"/>
                </w:rPr>
                <w:t>SSB.3 FR2</w:t>
              </w:r>
            </w:ins>
          </w:p>
        </w:tc>
      </w:tr>
      <w:tr w:rsidR="00537783" w14:paraId="2C23C58C" w14:textId="77777777" w:rsidTr="009E4F20">
        <w:trPr>
          <w:trHeight w:val="206"/>
          <w:jc w:val="center"/>
          <w:ins w:id="1389"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2450C643" w14:textId="77777777" w:rsidR="00537783" w:rsidRDefault="00537783" w:rsidP="009E4F20">
            <w:pPr>
              <w:pStyle w:val="TAL"/>
              <w:rPr>
                <w:ins w:id="1390" w:author="Nokia" w:date="2024-04-19T11:26:00Z"/>
                <w:lang w:eastAsia="fr-FR"/>
              </w:rPr>
            </w:pPr>
            <w:ins w:id="1391" w:author="Nokia" w:date="2024-04-19T11:26:00Z">
              <w:r>
                <w:rPr>
                  <w:rFonts w:cs="Arial"/>
                  <w:lang w:eastAsia="fr-FR"/>
                </w:rPr>
                <w:t>PDSCH/PDCCH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49D2C418" w14:textId="77777777" w:rsidR="00537783" w:rsidRDefault="00537783" w:rsidP="009E4F20">
            <w:pPr>
              <w:pStyle w:val="TAC"/>
              <w:rPr>
                <w:ins w:id="1392" w:author="Nokia" w:date="2024-04-19T11:26:00Z"/>
                <w:lang w:eastAsia="fr-FR"/>
              </w:rPr>
            </w:pPr>
            <w:ins w:id="1393" w:author="Nokia" w:date="2024-04-19T11:26:00Z">
              <w:r>
                <w:rPr>
                  <w:lang w:eastAsia="fr-FR"/>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35B998B2" w14:textId="77777777" w:rsidR="00537783" w:rsidRPr="00CC7CD3" w:rsidRDefault="00537783" w:rsidP="009E4F20">
            <w:pPr>
              <w:pStyle w:val="TAC"/>
              <w:rPr>
                <w:ins w:id="1394" w:author="Nokia" w:date="2024-04-19T11:26:00Z"/>
                <w:lang w:eastAsia="fr-FR"/>
              </w:rPr>
            </w:pPr>
            <w:ins w:id="1395" w:author="Nokia" w:date="2024-04-19T11:26:00Z">
              <w:r w:rsidRPr="00CC7CD3">
                <w:rPr>
                  <w:lang w:eastAsia="fr-FR"/>
                </w:rPr>
                <w:t>120</w:t>
              </w:r>
            </w:ins>
          </w:p>
        </w:tc>
      </w:tr>
      <w:tr w:rsidR="00537783" w14:paraId="22DAB193" w14:textId="77777777" w:rsidTr="009E4F20">
        <w:trPr>
          <w:trHeight w:val="170"/>
          <w:jc w:val="center"/>
          <w:ins w:id="1396"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735E6060" w14:textId="77777777" w:rsidR="00537783" w:rsidRDefault="00537783" w:rsidP="009E4F20">
            <w:pPr>
              <w:pStyle w:val="TAL"/>
              <w:rPr>
                <w:ins w:id="1397" w:author="Nokia" w:date="2024-04-19T11:26:00Z"/>
                <w:lang w:eastAsia="fr-FR"/>
              </w:rPr>
            </w:pPr>
            <w:ins w:id="1398" w:author="Nokia" w:date="2024-04-19T11:26:00Z">
              <w:r>
                <w:rPr>
                  <w:rFonts w:cs="Arial"/>
                  <w:lang w:eastAsia="fr-FR"/>
                </w:rPr>
                <w:t>PUCCH/PUSCH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06A43EE3" w14:textId="77777777" w:rsidR="00537783" w:rsidRDefault="00537783" w:rsidP="009E4F20">
            <w:pPr>
              <w:pStyle w:val="TAC"/>
              <w:rPr>
                <w:ins w:id="1399" w:author="Nokia" w:date="2024-04-19T11:26:00Z"/>
                <w:lang w:eastAsia="fr-FR"/>
              </w:rPr>
            </w:pPr>
            <w:ins w:id="1400" w:author="Nokia" w:date="2024-04-19T11:26:00Z">
              <w:r>
                <w:rPr>
                  <w:lang w:eastAsia="fr-FR"/>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660D2F41" w14:textId="77777777" w:rsidR="00537783" w:rsidRPr="00CC7CD3" w:rsidRDefault="00537783" w:rsidP="009E4F20">
            <w:pPr>
              <w:pStyle w:val="TAC"/>
              <w:rPr>
                <w:ins w:id="1401" w:author="Nokia" w:date="2024-04-19T11:26:00Z"/>
                <w:lang w:eastAsia="fr-FR"/>
              </w:rPr>
            </w:pPr>
            <w:ins w:id="1402" w:author="Nokia" w:date="2024-04-19T11:26:00Z">
              <w:r w:rsidRPr="00CC7CD3">
                <w:rPr>
                  <w:lang w:eastAsia="fr-FR"/>
                </w:rPr>
                <w:t>120</w:t>
              </w:r>
            </w:ins>
          </w:p>
        </w:tc>
      </w:tr>
      <w:tr w:rsidR="00537783" w14:paraId="6D9E0F74" w14:textId="77777777" w:rsidTr="009E4F20">
        <w:trPr>
          <w:jc w:val="center"/>
          <w:ins w:id="1403"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3ADB0987" w14:textId="77777777" w:rsidR="00537783" w:rsidRDefault="00537783" w:rsidP="009E4F20">
            <w:pPr>
              <w:pStyle w:val="TAL"/>
              <w:rPr>
                <w:ins w:id="1404" w:author="Nokia" w:date="2024-04-19T11:26:00Z"/>
                <w:lang w:eastAsia="fr-FR"/>
              </w:rPr>
            </w:pPr>
            <w:ins w:id="1405" w:author="Nokia" w:date="2024-04-19T11:26:00Z">
              <w:r>
                <w:rPr>
                  <w:lang w:eastAsia="fr-FR"/>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00095192" w14:textId="77777777" w:rsidR="00537783" w:rsidRDefault="00537783" w:rsidP="009E4F20">
            <w:pPr>
              <w:pStyle w:val="TAC"/>
              <w:rPr>
                <w:ins w:id="1406" w:author="Nokia" w:date="2024-04-19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08AF322" w14:textId="77777777" w:rsidR="00537783" w:rsidRPr="00CC7CD3" w:rsidRDefault="00537783" w:rsidP="009E4F20">
            <w:pPr>
              <w:pStyle w:val="TAC"/>
              <w:rPr>
                <w:ins w:id="1407" w:author="Nokia" w:date="2024-04-19T11:26:00Z"/>
                <w:lang w:eastAsia="fr-FR"/>
              </w:rPr>
            </w:pPr>
            <w:ins w:id="1408" w:author="Nokia" w:date="2024-04-19T11:26:00Z">
              <w:r w:rsidRPr="00CC7CD3">
                <w:rPr>
                  <w:lang w:eastAsia="zh-CN"/>
                </w:rPr>
                <w:t>FR2 PRACH configuration 1</w:t>
              </w:r>
            </w:ins>
          </w:p>
        </w:tc>
      </w:tr>
      <w:tr w:rsidR="00537783" w14:paraId="312BC005" w14:textId="77777777" w:rsidTr="009E4F20">
        <w:trPr>
          <w:jc w:val="center"/>
          <w:ins w:id="1409" w:author="Nokia" w:date="2024-04-19T11:26:00Z"/>
        </w:trPr>
        <w:tc>
          <w:tcPr>
            <w:tcW w:w="2083" w:type="dxa"/>
            <w:gridSpan w:val="2"/>
            <w:tcBorders>
              <w:top w:val="single" w:sz="4" w:space="0" w:color="auto"/>
              <w:left w:val="single" w:sz="4" w:space="0" w:color="auto"/>
              <w:bottom w:val="nil"/>
              <w:right w:val="single" w:sz="4" w:space="0" w:color="auto"/>
            </w:tcBorders>
            <w:hideMark/>
          </w:tcPr>
          <w:p w14:paraId="63C3D429" w14:textId="77777777" w:rsidR="00537783" w:rsidRDefault="00537783" w:rsidP="009E4F20">
            <w:pPr>
              <w:pStyle w:val="TAL"/>
              <w:rPr>
                <w:ins w:id="1410" w:author="Nokia" w:date="2024-04-19T11:26:00Z"/>
                <w:rFonts w:cs="Arial"/>
                <w:lang w:eastAsia="fr-FR"/>
              </w:rPr>
            </w:pPr>
            <w:ins w:id="1411" w:author="Nokia" w:date="2024-04-19T11:26:00Z">
              <w:r>
                <w:rPr>
                  <w:rFonts w:cs="Arial"/>
                  <w:lang w:eastAsia="fr-FR"/>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6AAF16F6" w14:textId="77777777" w:rsidR="00537783" w:rsidRDefault="00537783" w:rsidP="009E4F20">
            <w:pPr>
              <w:pStyle w:val="TAL"/>
              <w:rPr>
                <w:ins w:id="1412" w:author="Nokia" w:date="2024-04-19T11:26:00Z"/>
                <w:lang w:eastAsia="fr-FR"/>
              </w:rPr>
            </w:pPr>
            <w:ins w:id="1413" w:author="Nokia" w:date="2024-04-19T11:26:00Z">
              <w:r>
                <w:rPr>
                  <w:lang w:eastAsia="fr-FR"/>
                </w:rPr>
                <w:t>Initial DL BWP</w:t>
              </w:r>
            </w:ins>
          </w:p>
        </w:tc>
        <w:tc>
          <w:tcPr>
            <w:tcW w:w="1133" w:type="dxa"/>
            <w:tcBorders>
              <w:top w:val="single" w:sz="4" w:space="0" w:color="auto"/>
              <w:left w:val="single" w:sz="4" w:space="0" w:color="auto"/>
              <w:bottom w:val="single" w:sz="4" w:space="0" w:color="auto"/>
              <w:right w:val="single" w:sz="4" w:space="0" w:color="auto"/>
            </w:tcBorders>
          </w:tcPr>
          <w:p w14:paraId="5A10D50D" w14:textId="77777777" w:rsidR="00537783" w:rsidRDefault="00537783" w:rsidP="009E4F20">
            <w:pPr>
              <w:pStyle w:val="TAC"/>
              <w:rPr>
                <w:ins w:id="1414" w:author="Nokia" w:date="2024-04-19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2CA2CF6" w14:textId="77777777" w:rsidR="00537783" w:rsidRPr="00CC7CD3" w:rsidRDefault="00537783" w:rsidP="009E4F20">
            <w:pPr>
              <w:pStyle w:val="TAC"/>
              <w:rPr>
                <w:ins w:id="1415" w:author="Nokia" w:date="2024-04-19T11:26:00Z"/>
                <w:lang w:eastAsia="fr-FR"/>
              </w:rPr>
            </w:pPr>
            <w:ins w:id="1416" w:author="Nokia" w:date="2024-04-19T11:26:00Z">
              <w:r w:rsidRPr="00CC7CD3">
                <w:rPr>
                  <w:rFonts w:cs="v3.7.0"/>
                  <w:lang w:eastAsia="fr-FR"/>
                </w:rPr>
                <w:t>DLBWP.0.1</w:t>
              </w:r>
            </w:ins>
          </w:p>
        </w:tc>
      </w:tr>
      <w:tr w:rsidR="00537783" w14:paraId="19C07A13" w14:textId="77777777" w:rsidTr="009E4F20">
        <w:trPr>
          <w:jc w:val="center"/>
          <w:ins w:id="1417" w:author="Nokia" w:date="2024-04-19T11:26:00Z"/>
        </w:trPr>
        <w:tc>
          <w:tcPr>
            <w:tcW w:w="2083" w:type="dxa"/>
            <w:gridSpan w:val="2"/>
            <w:tcBorders>
              <w:top w:val="nil"/>
              <w:left w:val="single" w:sz="4" w:space="0" w:color="auto"/>
              <w:bottom w:val="nil"/>
              <w:right w:val="single" w:sz="4" w:space="0" w:color="auto"/>
            </w:tcBorders>
          </w:tcPr>
          <w:p w14:paraId="767253CF" w14:textId="77777777" w:rsidR="00537783" w:rsidRDefault="00537783" w:rsidP="009E4F20">
            <w:pPr>
              <w:pStyle w:val="TAL"/>
              <w:rPr>
                <w:ins w:id="1418" w:author="Nokia" w:date="2024-04-19T11:26:00Z"/>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1B061DCB" w14:textId="77777777" w:rsidR="00537783" w:rsidRDefault="00537783" w:rsidP="009E4F20">
            <w:pPr>
              <w:pStyle w:val="TAL"/>
              <w:rPr>
                <w:ins w:id="1419" w:author="Nokia" w:date="2024-04-19T11:26:00Z"/>
                <w:lang w:eastAsia="fr-FR"/>
              </w:rPr>
            </w:pPr>
            <w:ins w:id="1420" w:author="Nokia" w:date="2024-04-19T11:26:00Z">
              <w:r>
                <w:rPr>
                  <w:lang w:eastAsia="fr-FR"/>
                </w:rPr>
                <w:t>Dedicated DL BWP</w:t>
              </w:r>
            </w:ins>
          </w:p>
        </w:tc>
        <w:tc>
          <w:tcPr>
            <w:tcW w:w="1133" w:type="dxa"/>
            <w:tcBorders>
              <w:top w:val="single" w:sz="4" w:space="0" w:color="auto"/>
              <w:left w:val="single" w:sz="4" w:space="0" w:color="auto"/>
              <w:bottom w:val="single" w:sz="4" w:space="0" w:color="auto"/>
              <w:right w:val="single" w:sz="4" w:space="0" w:color="auto"/>
            </w:tcBorders>
          </w:tcPr>
          <w:p w14:paraId="54B1B64F" w14:textId="77777777" w:rsidR="00537783" w:rsidRDefault="00537783" w:rsidP="009E4F20">
            <w:pPr>
              <w:pStyle w:val="TAC"/>
              <w:rPr>
                <w:ins w:id="1421" w:author="Nokia" w:date="2024-04-19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0ABCC11" w14:textId="77777777" w:rsidR="00537783" w:rsidRPr="00CC7CD3" w:rsidRDefault="00537783" w:rsidP="009E4F20">
            <w:pPr>
              <w:pStyle w:val="TAC"/>
              <w:rPr>
                <w:ins w:id="1422" w:author="Nokia" w:date="2024-04-19T11:26:00Z"/>
                <w:lang w:eastAsia="fr-FR"/>
              </w:rPr>
            </w:pPr>
            <w:ins w:id="1423" w:author="Nokia" w:date="2024-04-19T11:26:00Z">
              <w:r w:rsidRPr="00CC7CD3">
                <w:rPr>
                  <w:rFonts w:cs="v3.7.0"/>
                  <w:lang w:eastAsia="fr-FR"/>
                </w:rPr>
                <w:t>DLBWP.1.1</w:t>
              </w:r>
            </w:ins>
          </w:p>
        </w:tc>
      </w:tr>
      <w:tr w:rsidR="00537783" w14:paraId="7C6F8E9F" w14:textId="77777777" w:rsidTr="009E4F20">
        <w:trPr>
          <w:jc w:val="center"/>
          <w:ins w:id="1424" w:author="Nokia" w:date="2024-04-19T11:26:00Z"/>
        </w:trPr>
        <w:tc>
          <w:tcPr>
            <w:tcW w:w="2083" w:type="dxa"/>
            <w:gridSpan w:val="2"/>
            <w:tcBorders>
              <w:top w:val="nil"/>
              <w:left w:val="single" w:sz="4" w:space="0" w:color="auto"/>
              <w:bottom w:val="nil"/>
              <w:right w:val="single" w:sz="4" w:space="0" w:color="auto"/>
            </w:tcBorders>
          </w:tcPr>
          <w:p w14:paraId="0817F2D6" w14:textId="77777777" w:rsidR="00537783" w:rsidRDefault="00537783" w:rsidP="009E4F20">
            <w:pPr>
              <w:pStyle w:val="TAL"/>
              <w:rPr>
                <w:ins w:id="1425" w:author="Nokia" w:date="2024-04-19T11:26:00Z"/>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19CBBD9B" w14:textId="77777777" w:rsidR="00537783" w:rsidRDefault="00537783" w:rsidP="009E4F20">
            <w:pPr>
              <w:pStyle w:val="TAL"/>
              <w:rPr>
                <w:ins w:id="1426" w:author="Nokia" w:date="2024-04-19T11:26:00Z"/>
                <w:lang w:eastAsia="fr-FR"/>
              </w:rPr>
            </w:pPr>
            <w:ins w:id="1427" w:author="Nokia" w:date="2024-04-19T11:26:00Z">
              <w:r>
                <w:rPr>
                  <w:lang w:eastAsia="fr-FR"/>
                </w:rPr>
                <w:t>Initial UL BWP</w:t>
              </w:r>
            </w:ins>
          </w:p>
        </w:tc>
        <w:tc>
          <w:tcPr>
            <w:tcW w:w="1133" w:type="dxa"/>
            <w:tcBorders>
              <w:top w:val="single" w:sz="4" w:space="0" w:color="auto"/>
              <w:left w:val="single" w:sz="4" w:space="0" w:color="auto"/>
              <w:bottom w:val="single" w:sz="4" w:space="0" w:color="auto"/>
              <w:right w:val="single" w:sz="4" w:space="0" w:color="auto"/>
            </w:tcBorders>
          </w:tcPr>
          <w:p w14:paraId="3835B030" w14:textId="77777777" w:rsidR="00537783" w:rsidRDefault="00537783" w:rsidP="009E4F20">
            <w:pPr>
              <w:pStyle w:val="TAC"/>
              <w:rPr>
                <w:ins w:id="1428" w:author="Nokia" w:date="2024-04-19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EB4E2D9" w14:textId="77777777" w:rsidR="00537783" w:rsidRPr="00CC7CD3" w:rsidRDefault="00537783" w:rsidP="009E4F20">
            <w:pPr>
              <w:pStyle w:val="TAC"/>
              <w:rPr>
                <w:ins w:id="1429" w:author="Nokia" w:date="2024-04-19T11:26:00Z"/>
                <w:lang w:eastAsia="fr-FR"/>
              </w:rPr>
            </w:pPr>
            <w:ins w:id="1430" w:author="Nokia" w:date="2024-04-19T11:26:00Z">
              <w:r w:rsidRPr="00CC7CD3">
                <w:rPr>
                  <w:rFonts w:cs="v3.7.0"/>
                  <w:lang w:eastAsia="fr-FR"/>
                </w:rPr>
                <w:t>ULBWP.0.1</w:t>
              </w:r>
            </w:ins>
          </w:p>
        </w:tc>
      </w:tr>
      <w:tr w:rsidR="00537783" w14:paraId="7E719FC4" w14:textId="77777777" w:rsidTr="009E4F20">
        <w:trPr>
          <w:jc w:val="center"/>
          <w:ins w:id="1431" w:author="Nokia" w:date="2024-04-19T11:26:00Z"/>
        </w:trPr>
        <w:tc>
          <w:tcPr>
            <w:tcW w:w="2083" w:type="dxa"/>
            <w:gridSpan w:val="2"/>
            <w:tcBorders>
              <w:top w:val="nil"/>
              <w:left w:val="single" w:sz="4" w:space="0" w:color="auto"/>
              <w:bottom w:val="single" w:sz="4" w:space="0" w:color="auto"/>
              <w:right w:val="single" w:sz="4" w:space="0" w:color="auto"/>
            </w:tcBorders>
          </w:tcPr>
          <w:p w14:paraId="5EBF6A43" w14:textId="77777777" w:rsidR="00537783" w:rsidRDefault="00537783" w:rsidP="009E4F20">
            <w:pPr>
              <w:pStyle w:val="TAL"/>
              <w:rPr>
                <w:ins w:id="1432" w:author="Nokia" w:date="2024-04-19T11:26:00Z"/>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705C79F5" w14:textId="77777777" w:rsidR="00537783" w:rsidRDefault="00537783" w:rsidP="009E4F20">
            <w:pPr>
              <w:pStyle w:val="TAL"/>
              <w:rPr>
                <w:ins w:id="1433" w:author="Nokia" w:date="2024-04-19T11:26:00Z"/>
                <w:lang w:eastAsia="fr-FR"/>
              </w:rPr>
            </w:pPr>
            <w:ins w:id="1434" w:author="Nokia" w:date="2024-04-19T11:26:00Z">
              <w:r>
                <w:rPr>
                  <w:lang w:eastAsia="fr-FR"/>
                </w:rPr>
                <w:t>Dedicated UL BWP</w:t>
              </w:r>
            </w:ins>
          </w:p>
        </w:tc>
        <w:tc>
          <w:tcPr>
            <w:tcW w:w="1133" w:type="dxa"/>
            <w:tcBorders>
              <w:top w:val="single" w:sz="4" w:space="0" w:color="auto"/>
              <w:left w:val="single" w:sz="4" w:space="0" w:color="auto"/>
              <w:bottom w:val="single" w:sz="4" w:space="0" w:color="auto"/>
              <w:right w:val="single" w:sz="4" w:space="0" w:color="auto"/>
            </w:tcBorders>
          </w:tcPr>
          <w:p w14:paraId="26BFA23E" w14:textId="77777777" w:rsidR="00537783" w:rsidRDefault="00537783" w:rsidP="009E4F20">
            <w:pPr>
              <w:pStyle w:val="TAC"/>
              <w:rPr>
                <w:ins w:id="1435" w:author="Nokia" w:date="2024-04-19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0BFF047" w14:textId="77777777" w:rsidR="00537783" w:rsidRPr="00CC7CD3" w:rsidRDefault="00537783" w:rsidP="009E4F20">
            <w:pPr>
              <w:pStyle w:val="TAC"/>
              <w:rPr>
                <w:ins w:id="1436" w:author="Nokia" w:date="2024-04-19T11:26:00Z"/>
                <w:lang w:eastAsia="fr-FR"/>
              </w:rPr>
            </w:pPr>
            <w:ins w:id="1437" w:author="Nokia" w:date="2024-04-19T11:26:00Z">
              <w:r w:rsidRPr="00CC7CD3">
                <w:rPr>
                  <w:rFonts w:cs="v3.7.0"/>
                  <w:lang w:eastAsia="fr-FR"/>
                </w:rPr>
                <w:t>ULBWP.1.1</w:t>
              </w:r>
            </w:ins>
          </w:p>
        </w:tc>
      </w:tr>
      <w:tr w:rsidR="00537783" w14:paraId="714A0494" w14:textId="77777777" w:rsidTr="009E4F20">
        <w:trPr>
          <w:jc w:val="center"/>
          <w:ins w:id="1438"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680B2972" w14:textId="77777777" w:rsidR="00537783" w:rsidRDefault="00537783" w:rsidP="009E4F20">
            <w:pPr>
              <w:pStyle w:val="TAL"/>
              <w:rPr>
                <w:ins w:id="1439" w:author="Nokia" w:date="2024-04-19T11:26:00Z"/>
                <w:lang w:eastAsia="fr-FR"/>
              </w:rPr>
            </w:pPr>
            <w:ins w:id="1440" w:author="Nokia" w:date="2024-04-19T11:26:00Z">
              <w:r>
                <w:rPr>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0F41F560" w14:textId="77777777" w:rsidR="00537783" w:rsidRDefault="00537783" w:rsidP="009E4F20">
            <w:pPr>
              <w:pStyle w:val="TAC"/>
              <w:rPr>
                <w:ins w:id="1441" w:author="Nokia" w:date="2024-04-19T11:26:00Z"/>
                <w:szCs w:val="18"/>
                <w:lang w:eastAsia="fr-FR"/>
              </w:rPr>
            </w:pPr>
            <w:ins w:id="1442" w:author="Nokia" w:date="2024-04-19T11:26:00Z">
              <w:r>
                <w:rPr>
                  <w:szCs w:val="18"/>
                  <w:lang w:eastAsia="ja-JP"/>
                </w:rPr>
                <w:t>dB</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06F1A1F" w14:textId="77777777" w:rsidR="00537783" w:rsidRPr="00CC7CD3" w:rsidRDefault="00537783" w:rsidP="009E4F20">
            <w:pPr>
              <w:pStyle w:val="TAC"/>
              <w:rPr>
                <w:ins w:id="1443" w:author="Nokia" w:date="2024-04-19T11:26:00Z"/>
                <w:szCs w:val="18"/>
                <w:lang w:eastAsia="fr-FR"/>
              </w:rPr>
            </w:pPr>
            <w:ins w:id="1444" w:author="Nokia" w:date="2024-04-19T11:26:00Z">
              <w:r w:rsidRPr="00CC7CD3">
                <w:rPr>
                  <w:szCs w:val="18"/>
                  <w:lang w:eastAsia="ja-JP"/>
                </w:rPr>
                <w:t>0</w:t>
              </w:r>
            </w:ins>
          </w:p>
        </w:tc>
      </w:tr>
      <w:tr w:rsidR="00537783" w14:paraId="2AE110F5" w14:textId="77777777" w:rsidTr="009E4F20">
        <w:trPr>
          <w:jc w:val="center"/>
          <w:ins w:id="1445"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3F9EA291" w14:textId="77777777" w:rsidR="00537783" w:rsidRDefault="00537783" w:rsidP="009E4F20">
            <w:pPr>
              <w:pStyle w:val="TAL"/>
              <w:rPr>
                <w:ins w:id="1446" w:author="Nokia" w:date="2024-04-19T11:26:00Z"/>
                <w:lang w:eastAsia="fr-FR"/>
              </w:rPr>
            </w:pPr>
            <w:ins w:id="1447" w:author="Nokia" w:date="2024-04-19T11:26:00Z">
              <w:r>
                <w:rPr>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CF77CE" w14:textId="77777777" w:rsidR="00537783" w:rsidRDefault="00537783" w:rsidP="009E4F20">
            <w:pPr>
              <w:spacing w:after="0"/>
              <w:rPr>
                <w:ins w:id="1448" w:author="Nokia" w:date="2024-04-19T11:26:00Z"/>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933FF98" w14:textId="77777777" w:rsidR="00537783" w:rsidRPr="00CC7CD3" w:rsidRDefault="00537783" w:rsidP="009E4F20">
            <w:pPr>
              <w:spacing w:after="0"/>
              <w:rPr>
                <w:ins w:id="1449" w:author="Nokia" w:date="2024-04-19T11:26:00Z"/>
                <w:rFonts w:ascii="Arial" w:hAnsi="Arial"/>
                <w:sz w:val="18"/>
                <w:szCs w:val="18"/>
                <w:lang w:eastAsia="fr-FR"/>
              </w:rPr>
            </w:pPr>
          </w:p>
        </w:tc>
      </w:tr>
      <w:tr w:rsidR="00537783" w14:paraId="0D81264B" w14:textId="77777777" w:rsidTr="009E4F20">
        <w:trPr>
          <w:jc w:val="center"/>
          <w:ins w:id="1450"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17545D53" w14:textId="77777777" w:rsidR="00537783" w:rsidRDefault="00537783" w:rsidP="009E4F20">
            <w:pPr>
              <w:pStyle w:val="TAL"/>
              <w:rPr>
                <w:ins w:id="1451" w:author="Nokia" w:date="2024-04-19T11:26:00Z"/>
                <w:lang w:eastAsia="fr-FR"/>
              </w:rPr>
            </w:pPr>
            <w:ins w:id="1452" w:author="Nokia" w:date="2024-04-19T11:26:00Z">
              <w:r>
                <w:rPr>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8CF639" w14:textId="77777777" w:rsidR="00537783" w:rsidRDefault="00537783" w:rsidP="009E4F20">
            <w:pPr>
              <w:spacing w:after="0"/>
              <w:rPr>
                <w:ins w:id="1453" w:author="Nokia" w:date="2024-04-19T11:26:00Z"/>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CCE9D9C" w14:textId="77777777" w:rsidR="00537783" w:rsidRPr="00CC7CD3" w:rsidRDefault="00537783" w:rsidP="009E4F20">
            <w:pPr>
              <w:spacing w:after="0"/>
              <w:rPr>
                <w:ins w:id="1454" w:author="Nokia" w:date="2024-04-19T11:26:00Z"/>
                <w:rFonts w:ascii="Arial" w:hAnsi="Arial"/>
                <w:sz w:val="18"/>
                <w:szCs w:val="18"/>
                <w:lang w:eastAsia="fr-FR"/>
              </w:rPr>
            </w:pPr>
          </w:p>
        </w:tc>
      </w:tr>
      <w:tr w:rsidR="00537783" w14:paraId="09DE07BE" w14:textId="77777777" w:rsidTr="009E4F20">
        <w:trPr>
          <w:jc w:val="center"/>
          <w:ins w:id="1455"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2EA6BCB3" w14:textId="77777777" w:rsidR="00537783" w:rsidRDefault="00537783" w:rsidP="009E4F20">
            <w:pPr>
              <w:pStyle w:val="TAL"/>
              <w:rPr>
                <w:ins w:id="1456" w:author="Nokia" w:date="2024-04-19T11:26:00Z"/>
                <w:lang w:eastAsia="fr-FR"/>
              </w:rPr>
            </w:pPr>
            <w:ins w:id="1457" w:author="Nokia" w:date="2024-04-19T11:26:00Z">
              <w:r>
                <w:rPr>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A1F45F" w14:textId="77777777" w:rsidR="00537783" w:rsidRDefault="00537783" w:rsidP="009E4F20">
            <w:pPr>
              <w:spacing w:after="0"/>
              <w:rPr>
                <w:ins w:id="1458" w:author="Nokia" w:date="2024-04-19T11:26:00Z"/>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928B614" w14:textId="77777777" w:rsidR="00537783" w:rsidRPr="00CC7CD3" w:rsidRDefault="00537783" w:rsidP="009E4F20">
            <w:pPr>
              <w:spacing w:after="0"/>
              <w:rPr>
                <w:ins w:id="1459" w:author="Nokia" w:date="2024-04-19T11:26:00Z"/>
                <w:rFonts w:ascii="Arial" w:hAnsi="Arial"/>
                <w:sz w:val="18"/>
                <w:szCs w:val="18"/>
                <w:lang w:eastAsia="fr-FR"/>
              </w:rPr>
            </w:pPr>
          </w:p>
        </w:tc>
      </w:tr>
      <w:tr w:rsidR="00537783" w14:paraId="3551ACCF" w14:textId="77777777" w:rsidTr="009E4F20">
        <w:trPr>
          <w:jc w:val="center"/>
          <w:ins w:id="1460"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25DBBBC6" w14:textId="77777777" w:rsidR="00537783" w:rsidRDefault="00537783" w:rsidP="009E4F20">
            <w:pPr>
              <w:pStyle w:val="TAL"/>
              <w:rPr>
                <w:ins w:id="1461" w:author="Nokia" w:date="2024-04-19T11:26:00Z"/>
                <w:lang w:eastAsia="fr-FR"/>
              </w:rPr>
            </w:pPr>
            <w:ins w:id="1462" w:author="Nokia" w:date="2024-04-19T11:26:00Z">
              <w:r>
                <w:rPr>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BF53CC" w14:textId="77777777" w:rsidR="00537783" w:rsidRDefault="00537783" w:rsidP="009E4F20">
            <w:pPr>
              <w:spacing w:after="0"/>
              <w:rPr>
                <w:ins w:id="1463" w:author="Nokia" w:date="2024-04-19T11:26:00Z"/>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BFEB424" w14:textId="77777777" w:rsidR="00537783" w:rsidRPr="00CC7CD3" w:rsidRDefault="00537783" w:rsidP="009E4F20">
            <w:pPr>
              <w:spacing w:after="0"/>
              <w:rPr>
                <w:ins w:id="1464" w:author="Nokia" w:date="2024-04-19T11:26:00Z"/>
                <w:rFonts w:ascii="Arial" w:hAnsi="Arial"/>
                <w:sz w:val="18"/>
                <w:szCs w:val="18"/>
                <w:lang w:eastAsia="fr-FR"/>
              </w:rPr>
            </w:pPr>
          </w:p>
        </w:tc>
      </w:tr>
      <w:tr w:rsidR="00537783" w14:paraId="4655EA43" w14:textId="77777777" w:rsidTr="009E4F20">
        <w:trPr>
          <w:jc w:val="center"/>
          <w:ins w:id="1465"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195F51F9" w14:textId="77777777" w:rsidR="00537783" w:rsidRDefault="00537783" w:rsidP="009E4F20">
            <w:pPr>
              <w:pStyle w:val="TAL"/>
              <w:rPr>
                <w:ins w:id="1466" w:author="Nokia" w:date="2024-04-19T11:26:00Z"/>
                <w:lang w:eastAsia="fr-FR"/>
              </w:rPr>
            </w:pPr>
            <w:ins w:id="1467" w:author="Nokia" w:date="2024-04-19T11:26:00Z">
              <w:r>
                <w:rPr>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D88FF3" w14:textId="77777777" w:rsidR="00537783" w:rsidRDefault="00537783" w:rsidP="009E4F20">
            <w:pPr>
              <w:spacing w:after="0"/>
              <w:rPr>
                <w:ins w:id="1468" w:author="Nokia" w:date="2024-04-19T11:26:00Z"/>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7175CF5" w14:textId="77777777" w:rsidR="00537783" w:rsidRPr="00CC7CD3" w:rsidRDefault="00537783" w:rsidP="009E4F20">
            <w:pPr>
              <w:spacing w:after="0"/>
              <w:rPr>
                <w:ins w:id="1469" w:author="Nokia" w:date="2024-04-19T11:26:00Z"/>
                <w:rFonts w:ascii="Arial" w:hAnsi="Arial"/>
                <w:sz w:val="18"/>
                <w:szCs w:val="18"/>
                <w:lang w:eastAsia="fr-FR"/>
              </w:rPr>
            </w:pPr>
          </w:p>
        </w:tc>
      </w:tr>
      <w:tr w:rsidR="00537783" w14:paraId="0071FF89" w14:textId="77777777" w:rsidTr="009E4F20">
        <w:trPr>
          <w:jc w:val="center"/>
          <w:ins w:id="1470"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6908DC36" w14:textId="77777777" w:rsidR="00537783" w:rsidRDefault="00537783" w:rsidP="009E4F20">
            <w:pPr>
              <w:pStyle w:val="TAL"/>
              <w:rPr>
                <w:ins w:id="1471" w:author="Nokia" w:date="2024-04-19T11:26:00Z"/>
                <w:lang w:eastAsia="fr-FR"/>
              </w:rPr>
            </w:pPr>
            <w:ins w:id="1472" w:author="Nokia" w:date="2024-04-19T11:26:00Z">
              <w:r>
                <w:rPr>
                  <w:szCs w:val="16"/>
                  <w:lang w:eastAsia="ja-JP"/>
                </w:rPr>
                <w:t xml:space="preserve">EPRE ratio of PDSCH to PDSCH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F4F596" w14:textId="77777777" w:rsidR="00537783" w:rsidRDefault="00537783" w:rsidP="009E4F20">
            <w:pPr>
              <w:spacing w:after="0"/>
              <w:rPr>
                <w:ins w:id="1473" w:author="Nokia" w:date="2024-04-19T11:26:00Z"/>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77E3989" w14:textId="77777777" w:rsidR="00537783" w:rsidRPr="00CC7CD3" w:rsidRDefault="00537783" w:rsidP="009E4F20">
            <w:pPr>
              <w:spacing w:after="0"/>
              <w:rPr>
                <w:ins w:id="1474" w:author="Nokia" w:date="2024-04-19T11:26:00Z"/>
                <w:rFonts w:ascii="Arial" w:hAnsi="Arial"/>
                <w:sz w:val="18"/>
                <w:szCs w:val="18"/>
                <w:lang w:eastAsia="fr-FR"/>
              </w:rPr>
            </w:pPr>
          </w:p>
        </w:tc>
      </w:tr>
      <w:tr w:rsidR="00537783" w14:paraId="2E47A68E" w14:textId="77777777" w:rsidTr="009E4F20">
        <w:trPr>
          <w:jc w:val="center"/>
          <w:ins w:id="1475"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3064D82D" w14:textId="77777777" w:rsidR="00537783" w:rsidRDefault="00537783" w:rsidP="009E4F20">
            <w:pPr>
              <w:pStyle w:val="TAL"/>
              <w:rPr>
                <w:ins w:id="1476" w:author="Nokia" w:date="2024-04-19T11:26:00Z"/>
                <w:lang w:eastAsia="fr-FR"/>
              </w:rPr>
            </w:pPr>
            <w:ins w:id="1477" w:author="Nokia" w:date="2024-04-19T11:26:00Z">
              <w:r>
                <w:rPr>
                  <w:szCs w:val="16"/>
                  <w:lang w:eastAsia="ja-JP"/>
                </w:rPr>
                <w:t>EPRE ratio of OCNG DMRS to SSS(Note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7C61309" w14:textId="77777777" w:rsidR="00537783" w:rsidRDefault="00537783" w:rsidP="009E4F20">
            <w:pPr>
              <w:spacing w:after="0"/>
              <w:rPr>
                <w:ins w:id="1478" w:author="Nokia" w:date="2024-04-19T11:26:00Z"/>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4D519B2" w14:textId="77777777" w:rsidR="00537783" w:rsidRPr="00CC7CD3" w:rsidRDefault="00537783" w:rsidP="009E4F20">
            <w:pPr>
              <w:spacing w:after="0"/>
              <w:rPr>
                <w:ins w:id="1479" w:author="Nokia" w:date="2024-04-19T11:26:00Z"/>
                <w:rFonts w:ascii="Arial" w:hAnsi="Arial"/>
                <w:sz w:val="18"/>
                <w:szCs w:val="18"/>
                <w:lang w:eastAsia="fr-FR"/>
              </w:rPr>
            </w:pPr>
          </w:p>
        </w:tc>
      </w:tr>
      <w:tr w:rsidR="00537783" w14:paraId="1799B93F" w14:textId="77777777" w:rsidTr="009E4F20">
        <w:trPr>
          <w:jc w:val="center"/>
          <w:ins w:id="1480"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0DCD7293" w14:textId="77777777" w:rsidR="00537783" w:rsidRDefault="00537783" w:rsidP="009E4F20">
            <w:pPr>
              <w:pStyle w:val="TAL"/>
              <w:rPr>
                <w:ins w:id="1481" w:author="Nokia" w:date="2024-04-19T11:26:00Z"/>
                <w:lang w:eastAsia="fr-FR"/>
              </w:rPr>
            </w:pPr>
            <w:ins w:id="1482" w:author="Nokia" w:date="2024-04-19T11:26:00Z">
              <w:r>
                <w:rPr>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B134D7" w14:textId="77777777" w:rsidR="00537783" w:rsidRDefault="00537783" w:rsidP="009E4F20">
            <w:pPr>
              <w:spacing w:after="0"/>
              <w:rPr>
                <w:ins w:id="1483" w:author="Nokia" w:date="2024-04-19T11:26:00Z"/>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244E1DD" w14:textId="77777777" w:rsidR="00537783" w:rsidRPr="00CC7CD3" w:rsidRDefault="00537783" w:rsidP="009E4F20">
            <w:pPr>
              <w:spacing w:after="0"/>
              <w:rPr>
                <w:ins w:id="1484" w:author="Nokia" w:date="2024-04-19T11:26:00Z"/>
                <w:rFonts w:ascii="Arial" w:hAnsi="Arial"/>
                <w:sz w:val="18"/>
                <w:szCs w:val="18"/>
                <w:lang w:eastAsia="fr-FR"/>
              </w:rPr>
            </w:pPr>
          </w:p>
        </w:tc>
      </w:tr>
      <w:tr w:rsidR="00537783" w14:paraId="5D3F531E" w14:textId="77777777" w:rsidTr="009E4F20">
        <w:trPr>
          <w:jc w:val="center"/>
          <w:ins w:id="1485"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7F64772E" w14:textId="77777777" w:rsidR="00537783" w:rsidRDefault="00537783" w:rsidP="009E4F20">
            <w:pPr>
              <w:pStyle w:val="TAL"/>
              <w:rPr>
                <w:ins w:id="1486" w:author="Nokia" w:date="2024-04-19T11:26:00Z"/>
                <w:lang w:eastAsia="fr-FR"/>
              </w:rPr>
            </w:pPr>
            <w:ins w:id="1487" w:author="Nokia" w:date="2024-04-19T11:26:00Z">
              <w:r>
                <w:rPr>
                  <w:rFonts w:eastAsia="SimSun"/>
                  <w:position w:val="-12"/>
                  <w:lang w:eastAsia="fr-FR"/>
                </w:rPr>
                <w:object w:dxaOrig="350" w:dyaOrig="350" w14:anchorId="4D07CFEE">
                  <v:shape id="_x0000_i1050" type="#_x0000_t75" style="width:17.5pt;height:17.5pt" o:ole="" fillcolor="window">
                    <v:imagedata r:id="rId16" o:title=""/>
                  </v:shape>
                  <o:OLEObject Type="Embed" ProgID="Equation.3" ShapeID="_x0000_i1050" DrawAspect="Content" ObjectID="_1775034785" r:id="rId24"/>
                </w:object>
              </w:r>
              <w:r>
                <w:rPr>
                  <w:vertAlign w:val="superscript"/>
                  <w:lang w:eastAsia="fr-FR"/>
                </w:rPr>
                <w:t>Note2</w:t>
              </w:r>
            </w:ins>
          </w:p>
        </w:tc>
        <w:tc>
          <w:tcPr>
            <w:tcW w:w="1133" w:type="dxa"/>
            <w:tcBorders>
              <w:top w:val="single" w:sz="4" w:space="0" w:color="auto"/>
              <w:left w:val="single" w:sz="4" w:space="0" w:color="auto"/>
              <w:bottom w:val="single" w:sz="4" w:space="0" w:color="auto"/>
              <w:right w:val="single" w:sz="4" w:space="0" w:color="auto"/>
            </w:tcBorders>
            <w:hideMark/>
          </w:tcPr>
          <w:p w14:paraId="4C3D22FC" w14:textId="77777777" w:rsidR="00537783" w:rsidRDefault="00537783" w:rsidP="009E4F20">
            <w:pPr>
              <w:pStyle w:val="TAC"/>
              <w:rPr>
                <w:ins w:id="1488" w:author="Nokia" w:date="2024-04-19T11:26:00Z"/>
                <w:lang w:eastAsia="fr-FR"/>
              </w:rPr>
            </w:pPr>
            <w:ins w:id="1489" w:author="Nokia" w:date="2024-04-19T11:26:00Z">
              <w:r>
                <w:rPr>
                  <w:lang w:eastAsia="fr-FR"/>
                </w:rPr>
                <w:t>dBm/15kHz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60740060" w14:textId="77777777" w:rsidR="00537783" w:rsidRPr="00CC7CD3" w:rsidRDefault="00537783" w:rsidP="009E4F20">
            <w:pPr>
              <w:pStyle w:val="TAC"/>
              <w:rPr>
                <w:ins w:id="1490" w:author="Nokia" w:date="2024-04-19T11:26:00Z"/>
                <w:lang w:eastAsia="fr-FR"/>
              </w:rPr>
            </w:pPr>
            <w:ins w:id="1491" w:author="Nokia" w:date="2024-04-19T11:26:00Z">
              <w:r w:rsidRPr="00CC7CD3">
                <w:rPr>
                  <w:lang w:eastAsia="fr-FR"/>
                </w:rPr>
                <w:t>-98</w:t>
              </w:r>
            </w:ins>
          </w:p>
        </w:tc>
      </w:tr>
      <w:tr w:rsidR="00537783" w14:paraId="0A9E0C6F" w14:textId="77777777" w:rsidTr="009E4F20">
        <w:trPr>
          <w:jc w:val="center"/>
          <w:ins w:id="1492" w:author="Nokia" w:date="2024-04-19T11:26:00Z"/>
        </w:trPr>
        <w:tc>
          <w:tcPr>
            <w:tcW w:w="3797" w:type="dxa"/>
            <w:gridSpan w:val="3"/>
            <w:vMerge w:val="restart"/>
            <w:tcBorders>
              <w:top w:val="single" w:sz="4" w:space="0" w:color="auto"/>
              <w:left w:val="single" w:sz="4" w:space="0" w:color="auto"/>
              <w:bottom w:val="single" w:sz="4" w:space="0" w:color="auto"/>
              <w:right w:val="single" w:sz="4" w:space="0" w:color="auto"/>
            </w:tcBorders>
            <w:hideMark/>
          </w:tcPr>
          <w:p w14:paraId="6164837B" w14:textId="77777777" w:rsidR="00537783" w:rsidRDefault="00537783" w:rsidP="009E4F20">
            <w:pPr>
              <w:pStyle w:val="TAL"/>
              <w:rPr>
                <w:ins w:id="1493" w:author="Nokia" w:date="2024-04-19T11:26:00Z"/>
                <w:lang w:eastAsia="fr-FR"/>
              </w:rPr>
            </w:pPr>
            <w:ins w:id="1494" w:author="Nokia" w:date="2024-04-19T11:26:00Z">
              <w:r>
                <w:rPr>
                  <w:rFonts w:eastAsia="Calibri" w:cs="Arial"/>
                  <w:position w:val="-12"/>
                  <w:szCs w:val="22"/>
                  <w:lang w:eastAsia="fr-FR"/>
                </w:rPr>
                <w:object w:dxaOrig="350" w:dyaOrig="350" w14:anchorId="3FC0C503">
                  <v:shape id="_x0000_i1051" type="#_x0000_t75" style="width:17.5pt;height:17.5pt" o:ole="" fillcolor="window">
                    <v:imagedata r:id="rId16" o:title=""/>
                  </v:shape>
                  <o:OLEObject Type="Embed" ProgID="Equation.3" ShapeID="_x0000_i1051" DrawAspect="Content" ObjectID="_1775034786" r:id="rId25"/>
                </w:object>
              </w:r>
              <w:r>
                <w:rPr>
                  <w:rFonts w:cs="Arial"/>
                  <w:vertAlign w:val="superscript"/>
                  <w:lang w:eastAsia="fr-FR"/>
                </w:rPr>
                <w:t>Note2</w:t>
              </w:r>
            </w:ins>
          </w:p>
        </w:tc>
        <w:tc>
          <w:tcPr>
            <w:tcW w:w="1133" w:type="dxa"/>
            <w:tcBorders>
              <w:top w:val="single" w:sz="4" w:space="0" w:color="auto"/>
              <w:left w:val="single" w:sz="4" w:space="0" w:color="auto"/>
              <w:bottom w:val="nil"/>
              <w:right w:val="single" w:sz="4" w:space="0" w:color="auto"/>
            </w:tcBorders>
            <w:hideMark/>
          </w:tcPr>
          <w:p w14:paraId="681500DD" w14:textId="77777777" w:rsidR="00537783" w:rsidRDefault="00537783" w:rsidP="009E4F20">
            <w:pPr>
              <w:pStyle w:val="TAC"/>
              <w:rPr>
                <w:ins w:id="1495" w:author="Nokia" w:date="2024-04-19T11:26:00Z"/>
                <w:lang w:eastAsia="fr-FR"/>
              </w:rPr>
            </w:pPr>
            <w:ins w:id="1496" w:author="Nokia" w:date="2024-04-19T11:26:00Z">
              <w:r>
                <w:rPr>
                  <w:lang w:eastAsia="fr-FR"/>
                </w:rPr>
                <w:t>dBm/SCS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8CF0FCE" w14:textId="77777777" w:rsidR="00537783" w:rsidRPr="00CC7CD3" w:rsidRDefault="00537783" w:rsidP="009E4F20">
            <w:pPr>
              <w:pStyle w:val="TAC"/>
              <w:rPr>
                <w:ins w:id="1497" w:author="Nokia" w:date="2024-04-19T11:26:00Z"/>
                <w:lang w:eastAsia="fr-FR"/>
              </w:rPr>
            </w:pPr>
            <w:ins w:id="1498" w:author="Nokia" w:date="2024-04-19T11:26:00Z">
              <w:r w:rsidRPr="00CC7CD3">
                <w:rPr>
                  <w:lang w:eastAsia="fr-FR"/>
                </w:rPr>
                <w:t>-98</w:t>
              </w:r>
            </w:ins>
          </w:p>
        </w:tc>
      </w:tr>
      <w:tr w:rsidR="00537783" w14:paraId="2729C111" w14:textId="77777777" w:rsidTr="009E4F20">
        <w:trPr>
          <w:jc w:val="center"/>
          <w:ins w:id="1499" w:author="Nokia" w:date="2024-04-19T11:26:00Z"/>
        </w:trPr>
        <w:tc>
          <w:tcPr>
            <w:tcW w:w="3797" w:type="dxa"/>
            <w:gridSpan w:val="3"/>
            <w:vMerge/>
            <w:tcBorders>
              <w:top w:val="single" w:sz="4" w:space="0" w:color="auto"/>
              <w:left w:val="single" w:sz="4" w:space="0" w:color="auto"/>
              <w:bottom w:val="single" w:sz="4" w:space="0" w:color="auto"/>
              <w:right w:val="single" w:sz="4" w:space="0" w:color="auto"/>
            </w:tcBorders>
            <w:vAlign w:val="center"/>
            <w:hideMark/>
          </w:tcPr>
          <w:p w14:paraId="6C4FB372" w14:textId="77777777" w:rsidR="00537783" w:rsidRDefault="00537783" w:rsidP="009E4F20">
            <w:pPr>
              <w:spacing w:after="0"/>
              <w:rPr>
                <w:ins w:id="1500" w:author="Nokia" w:date="2024-04-19T11:26:00Z"/>
                <w:rFonts w:ascii="Arial" w:hAnsi="Arial"/>
                <w:sz w:val="18"/>
                <w:lang w:eastAsia="fr-FR"/>
              </w:rPr>
            </w:pPr>
          </w:p>
        </w:tc>
        <w:tc>
          <w:tcPr>
            <w:tcW w:w="1133" w:type="dxa"/>
            <w:tcBorders>
              <w:top w:val="nil"/>
              <w:left w:val="single" w:sz="4" w:space="0" w:color="auto"/>
              <w:bottom w:val="single" w:sz="4" w:space="0" w:color="auto"/>
              <w:right w:val="single" w:sz="4" w:space="0" w:color="auto"/>
            </w:tcBorders>
          </w:tcPr>
          <w:p w14:paraId="48A4144D" w14:textId="77777777" w:rsidR="00537783" w:rsidRDefault="00537783" w:rsidP="009E4F20">
            <w:pPr>
              <w:pStyle w:val="TAC"/>
              <w:rPr>
                <w:ins w:id="1501" w:author="Nokia" w:date="2024-04-19T11:26:00Z"/>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9AB996D" w14:textId="77777777" w:rsidR="00537783" w:rsidRPr="00CC7CD3" w:rsidRDefault="00537783" w:rsidP="009E4F20">
            <w:pPr>
              <w:pStyle w:val="TAC"/>
              <w:rPr>
                <w:ins w:id="1502" w:author="Nokia" w:date="2024-04-19T11:26:00Z"/>
                <w:lang w:eastAsia="fr-FR"/>
              </w:rPr>
            </w:pPr>
            <w:ins w:id="1503" w:author="Nokia" w:date="2024-04-19T11:26:00Z">
              <w:r w:rsidRPr="00CC7CD3">
                <w:rPr>
                  <w:lang w:eastAsia="fr-FR"/>
                </w:rPr>
                <w:t>-95</w:t>
              </w:r>
            </w:ins>
          </w:p>
        </w:tc>
      </w:tr>
      <w:tr w:rsidR="00537783" w14:paraId="056F4DE8" w14:textId="77777777" w:rsidTr="009E4F20">
        <w:trPr>
          <w:jc w:val="center"/>
          <w:ins w:id="1504"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07E0742F" w14:textId="77777777" w:rsidR="00537783" w:rsidRDefault="00537783" w:rsidP="009E4F20">
            <w:pPr>
              <w:pStyle w:val="TAL"/>
              <w:rPr>
                <w:ins w:id="1505" w:author="Nokia" w:date="2024-04-19T11:26:00Z"/>
                <w:i/>
                <w:lang w:eastAsia="fr-FR"/>
              </w:rPr>
            </w:pPr>
            <w:ins w:id="1506" w:author="Nokia" w:date="2024-04-19T11:26:00Z">
              <w:r>
                <w:rPr>
                  <w:rFonts w:eastAsia="SimSun"/>
                  <w:i/>
                  <w:position w:val="-12"/>
                  <w:lang w:eastAsia="fr-FR"/>
                </w:rPr>
                <w:object w:dxaOrig="660" w:dyaOrig="350" w14:anchorId="6152DEFA">
                  <v:shape id="_x0000_i1052" type="#_x0000_t75" style="width:33pt;height:17.5pt" o:ole="" fillcolor="window">
                    <v:imagedata r:id="rId19" o:title=""/>
                  </v:shape>
                  <o:OLEObject Type="Embed" ProgID="Equation.3" ShapeID="_x0000_i1052" DrawAspect="Content" ObjectID="_1775034787" r:id="rId26"/>
                </w:object>
              </w:r>
            </w:ins>
          </w:p>
        </w:tc>
        <w:tc>
          <w:tcPr>
            <w:tcW w:w="1133" w:type="dxa"/>
            <w:tcBorders>
              <w:top w:val="single" w:sz="4" w:space="0" w:color="auto"/>
              <w:left w:val="single" w:sz="4" w:space="0" w:color="auto"/>
              <w:bottom w:val="single" w:sz="4" w:space="0" w:color="auto"/>
              <w:right w:val="single" w:sz="4" w:space="0" w:color="auto"/>
            </w:tcBorders>
            <w:hideMark/>
          </w:tcPr>
          <w:p w14:paraId="48D5DBBB" w14:textId="77777777" w:rsidR="00537783" w:rsidRDefault="00537783" w:rsidP="009E4F20">
            <w:pPr>
              <w:pStyle w:val="TAC"/>
              <w:rPr>
                <w:ins w:id="1507" w:author="Nokia" w:date="2024-04-19T11:26:00Z"/>
                <w:lang w:eastAsia="fr-FR"/>
              </w:rPr>
            </w:pPr>
            <w:ins w:id="1508" w:author="Nokia" w:date="2024-04-19T11:26:00Z">
              <w:r>
                <w:rPr>
                  <w:lang w:eastAsia="fr-FR"/>
                </w:rPr>
                <w:t>dB</w:t>
              </w:r>
            </w:ins>
          </w:p>
        </w:tc>
        <w:tc>
          <w:tcPr>
            <w:tcW w:w="2344" w:type="dxa"/>
            <w:tcBorders>
              <w:top w:val="single" w:sz="4" w:space="0" w:color="auto"/>
              <w:left w:val="single" w:sz="4" w:space="0" w:color="auto"/>
              <w:bottom w:val="single" w:sz="4" w:space="0" w:color="auto"/>
              <w:right w:val="single" w:sz="4" w:space="0" w:color="auto"/>
            </w:tcBorders>
            <w:hideMark/>
          </w:tcPr>
          <w:p w14:paraId="4F5B78AA" w14:textId="77777777" w:rsidR="00537783" w:rsidRDefault="00537783" w:rsidP="009E4F20">
            <w:pPr>
              <w:pStyle w:val="TAC"/>
              <w:rPr>
                <w:ins w:id="1509" w:author="Nokia" w:date="2024-04-19T11:26:00Z"/>
                <w:highlight w:val="cyan"/>
                <w:lang w:eastAsia="fr-FR"/>
              </w:rPr>
            </w:pPr>
            <w:ins w:id="1510" w:author="Nokia" w:date="2024-04-19T11:26:00Z">
              <w:r>
                <w:t>[TBD]</w:t>
              </w:r>
            </w:ins>
          </w:p>
        </w:tc>
        <w:tc>
          <w:tcPr>
            <w:tcW w:w="2326" w:type="dxa"/>
            <w:tcBorders>
              <w:top w:val="single" w:sz="4" w:space="0" w:color="auto"/>
              <w:left w:val="single" w:sz="4" w:space="0" w:color="auto"/>
              <w:bottom w:val="single" w:sz="4" w:space="0" w:color="auto"/>
              <w:right w:val="single" w:sz="4" w:space="0" w:color="auto"/>
            </w:tcBorders>
            <w:hideMark/>
          </w:tcPr>
          <w:p w14:paraId="0330E289" w14:textId="77777777" w:rsidR="00537783" w:rsidRDefault="00537783" w:rsidP="009E4F20">
            <w:pPr>
              <w:pStyle w:val="TAC"/>
              <w:rPr>
                <w:ins w:id="1511" w:author="Nokia" w:date="2024-04-19T11:26:00Z"/>
                <w:highlight w:val="cyan"/>
                <w:lang w:eastAsia="fr-FR"/>
              </w:rPr>
            </w:pPr>
            <w:ins w:id="1512" w:author="Nokia" w:date="2024-04-19T11:26:00Z">
              <w:r>
                <w:t>[TBD]</w:t>
              </w:r>
            </w:ins>
          </w:p>
        </w:tc>
      </w:tr>
      <w:tr w:rsidR="00537783" w14:paraId="12968907" w14:textId="77777777" w:rsidTr="009E4F20">
        <w:trPr>
          <w:jc w:val="center"/>
          <w:ins w:id="1513"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1A0C703D" w14:textId="77777777" w:rsidR="00537783" w:rsidRDefault="00537783" w:rsidP="009E4F20">
            <w:pPr>
              <w:pStyle w:val="TAL"/>
              <w:rPr>
                <w:ins w:id="1514" w:author="Nokia" w:date="2024-04-19T11:26:00Z"/>
                <w:lang w:eastAsia="fr-FR"/>
              </w:rPr>
            </w:pPr>
            <w:ins w:id="1515" w:author="Nokia" w:date="2024-04-19T11:26:00Z">
              <w:r>
                <w:rPr>
                  <w:rFonts w:eastAsia="SimSun"/>
                  <w:position w:val="-12"/>
                  <w:lang w:eastAsia="fr-FR"/>
                </w:rPr>
                <w:object w:dxaOrig="780" w:dyaOrig="350" w14:anchorId="43410353">
                  <v:shape id="_x0000_i1053" type="#_x0000_t75" style="width:39pt;height:17.5pt" o:ole="" fillcolor="window">
                    <v:imagedata r:id="rId21" o:title=""/>
                  </v:shape>
                  <o:OLEObject Type="Embed" ProgID="Equation.3" ShapeID="_x0000_i1053" DrawAspect="Content" ObjectID="_1775034788" r:id="rId27"/>
                </w:object>
              </w:r>
            </w:ins>
          </w:p>
        </w:tc>
        <w:tc>
          <w:tcPr>
            <w:tcW w:w="1133" w:type="dxa"/>
            <w:tcBorders>
              <w:top w:val="single" w:sz="4" w:space="0" w:color="auto"/>
              <w:left w:val="single" w:sz="4" w:space="0" w:color="auto"/>
              <w:bottom w:val="single" w:sz="4" w:space="0" w:color="auto"/>
              <w:right w:val="single" w:sz="4" w:space="0" w:color="auto"/>
            </w:tcBorders>
            <w:hideMark/>
          </w:tcPr>
          <w:p w14:paraId="6A3A8C0C" w14:textId="77777777" w:rsidR="00537783" w:rsidRDefault="00537783" w:rsidP="009E4F20">
            <w:pPr>
              <w:pStyle w:val="TAC"/>
              <w:rPr>
                <w:ins w:id="1516" w:author="Nokia" w:date="2024-04-19T11:26:00Z"/>
                <w:lang w:eastAsia="fr-FR"/>
              </w:rPr>
            </w:pPr>
            <w:ins w:id="1517" w:author="Nokia" w:date="2024-04-19T11:26:00Z">
              <w:r>
                <w:rPr>
                  <w:lang w:eastAsia="fr-FR"/>
                </w:rPr>
                <w:t>dB</w:t>
              </w:r>
            </w:ins>
          </w:p>
        </w:tc>
        <w:tc>
          <w:tcPr>
            <w:tcW w:w="2344" w:type="dxa"/>
            <w:tcBorders>
              <w:top w:val="single" w:sz="4" w:space="0" w:color="auto"/>
              <w:left w:val="single" w:sz="4" w:space="0" w:color="auto"/>
              <w:bottom w:val="single" w:sz="4" w:space="0" w:color="auto"/>
              <w:right w:val="single" w:sz="4" w:space="0" w:color="auto"/>
            </w:tcBorders>
            <w:hideMark/>
          </w:tcPr>
          <w:p w14:paraId="631B8648" w14:textId="77777777" w:rsidR="00537783" w:rsidRDefault="00537783" w:rsidP="009E4F20">
            <w:pPr>
              <w:pStyle w:val="TAC"/>
              <w:rPr>
                <w:ins w:id="1518" w:author="Nokia" w:date="2024-04-19T11:26:00Z"/>
                <w:highlight w:val="cyan"/>
                <w:lang w:eastAsia="fr-FR"/>
              </w:rPr>
            </w:pPr>
            <w:ins w:id="1519" w:author="Nokia" w:date="2024-04-19T11:26:00Z">
              <w:r>
                <w:t>[TBD]</w:t>
              </w:r>
            </w:ins>
          </w:p>
        </w:tc>
        <w:tc>
          <w:tcPr>
            <w:tcW w:w="2326" w:type="dxa"/>
            <w:tcBorders>
              <w:top w:val="single" w:sz="4" w:space="0" w:color="auto"/>
              <w:left w:val="single" w:sz="4" w:space="0" w:color="auto"/>
              <w:bottom w:val="single" w:sz="4" w:space="0" w:color="auto"/>
              <w:right w:val="single" w:sz="4" w:space="0" w:color="auto"/>
            </w:tcBorders>
            <w:hideMark/>
          </w:tcPr>
          <w:p w14:paraId="31FB591D" w14:textId="77777777" w:rsidR="00537783" w:rsidRDefault="00537783" w:rsidP="009E4F20">
            <w:pPr>
              <w:pStyle w:val="TAC"/>
              <w:rPr>
                <w:ins w:id="1520" w:author="Nokia" w:date="2024-04-19T11:26:00Z"/>
                <w:highlight w:val="cyan"/>
                <w:lang w:eastAsia="fr-FR"/>
              </w:rPr>
            </w:pPr>
            <w:ins w:id="1521" w:author="Nokia" w:date="2024-04-19T11:26:00Z">
              <w:r>
                <w:t>[TBD]</w:t>
              </w:r>
            </w:ins>
          </w:p>
        </w:tc>
      </w:tr>
      <w:tr w:rsidR="00537783" w14:paraId="332CC405" w14:textId="77777777" w:rsidTr="009E4F20">
        <w:trPr>
          <w:jc w:val="center"/>
          <w:ins w:id="1522" w:author="Nokia" w:date="2024-04-19T11:26:00Z"/>
        </w:trPr>
        <w:tc>
          <w:tcPr>
            <w:tcW w:w="968" w:type="dxa"/>
            <w:tcBorders>
              <w:top w:val="single" w:sz="4" w:space="0" w:color="auto"/>
              <w:left w:val="single" w:sz="4" w:space="0" w:color="auto"/>
              <w:bottom w:val="nil"/>
              <w:right w:val="single" w:sz="4" w:space="0" w:color="auto"/>
            </w:tcBorders>
            <w:hideMark/>
          </w:tcPr>
          <w:p w14:paraId="34137CB4" w14:textId="77777777" w:rsidR="00537783" w:rsidRDefault="00537783" w:rsidP="009E4F20">
            <w:pPr>
              <w:pStyle w:val="TAL"/>
              <w:rPr>
                <w:ins w:id="1523" w:author="Nokia" w:date="2024-04-19T11:26:00Z"/>
                <w:lang w:eastAsia="fr-FR"/>
              </w:rPr>
            </w:pPr>
            <w:ins w:id="1524" w:author="Nokia" w:date="2024-04-19T11:26:00Z">
              <w:r>
                <w:rPr>
                  <w:lang w:eastAsia="fr-FR"/>
                </w:rPr>
                <w:t>SSB_RP</w:t>
              </w:r>
            </w:ins>
          </w:p>
        </w:tc>
        <w:tc>
          <w:tcPr>
            <w:tcW w:w="2829" w:type="dxa"/>
            <w:gridSpan w:val="2"/>
            <w:tcBorders>
              <w:top w:val="single" w:sz="4" w:space="0" w:color="auto"/>
              <w:left w:val="single" w:sz="4" w:space="0" w:color="auto"/>
              <w:bottom w:val="single" w:sz="4" w:space="0" w:color="auto"/>
              <w:right w:val="single" w:sz="4" w:space="0" w:color="auto"/>
            </w:tcBorders>
          </w:tcPr>
          <w:p w14:paraId="6AA3D0D7" w14:textId="77777777" w:rsidR="00537783" w:rsidRDefault="00537783" w:rsidP="009E4F20">
            <w:pPr>
              <w:pStyle w:val="TAL"/>
              <w:rPr>
                <w:ins w:id="1525" w:author="Nokia" w:date="2024-04-19T11:26:00Z"/>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298FC4F0" w14:textId="77777777" w:rsidR="00537783" w:rsidRDefault="00537783" w:rsidP="009E4F20">
            <w:pPr>
              <w:pStyle w:val="TAC"/>
              <w:rPr>
                <w:ins w:id="1526" w:author="Nokia" w:date="2024-04-19T11:26:00Z"/>
                <w:lang w:eastAsia="fr-FR"/>
              </w:rPr>
            </w:pPr>
            <w:ins w:id="1527" w:author="Nokia" w:date="2024-04-19T11:26:00Z">
              <w:r>
                <w:rPr>
                  <w:lang w:eastAsia="fr-FR"/>
                </w:rPr>
                <w:t>dBm/SCS</w:t>
              </w:r>
            </w:ins>
          </w:p>
        </w:tc>
        <w:tc>
          <w:tcPr>
            <w:tcW w:w="2344" w:type="dxa"/>
            <w:tcBorders>
              <w:top w:val="single" w:sz="4" w:space="0" w:color="auto"/>
              <w:left w:val="single" w:sz="4" w:space="0" w:color="auto"/>
              <w:bottom w:val="single" w:sz="4" w:space="0" w:color="auto"/>
              <w:right w:val="single" w:sz="4" w:space="0" w:color="auto"/>
            </w:tcBorders>
            <w:hideMark/>
          </w:tcPr>
          <w:p w14:paraId="0B82F632" w14:textId="77777777" w:rsidR="00537783" w:rsidRDefault="00537783" w:rsidP="009E4F20">
            <w:pPr>
              <w:pStyle w:val="TAC"/>
              <w:rPr>
                <w:ins w:id="1528" w:author="Nokia" w:date="2024-04-19T11:26:00Z"/>
                <w:highlight w:val="cyan"/>
                <w:lang w:eastAsia="fr-FR"/>
              </w:rPr>
            </w:pPr>
            <w:ins w:id="1529" w:author="Nokia" w:date="2024-04-19T11:26:00Z">
              <w:r w:rsidRPr="00527E52">
                <w:t>[TBD]</w:t>
              </w:r>
            </w:ins>
          </w:p>
        </w:tc>
        <w:tc>
          <w:tcPr>
            <w:tcW w:w="2326" w:type="dxa"/>
            <w:tcBorders>
              <w:top w:val="single" w:sz="4" w:space="0" w:color="auto"/>
              <w:left w:val="single" w:sz="4" w:space="0" w:color="auto"/>
              <w:bottom w:val="single" w:sz="4" w:space="0" w:color="auto"/>
              <w:right w:val="single" w:sz="4" w:space="0" w:color="auto"/>
            </w:tcBorders>
            <w:hideMark/>
          </w:tcPr>
          <w:p w14:paraId="3A2B88D2" w14:textId="77777777" w:rsidR="00537783" w:rsidRDefault="00537783" w:rsidP="009E4F20">
            <w:pPr>
              <w:pStyle w:val="TAC"/>
              <w:rPr>
                <w:ins w:id="1530" w:author="Nokia" w:date="2024-04-19T11:26:00Z"/>
                <w:highlight w:val="cyan"/>
                <w:lang w:eastAsia="fr-FR"/>
              </w:rPr>
            </w:pPr>
            <w:ins w:id="1531" w:author="Nokia" w:date="2024-04-19T11:26:00Z">
              <w:r w:rsidRPr="00B162D4">
                <w:t>[TBD]</w:t>
              </w:r>
            </w:ins>
          </w:p>
        </w:tc>
      </w:tr>
      <w:tr w:rsidR="00537783" w14:paraId="7846F9B9" w14:textId="77777777" w:rsidTr="009E4F20">
        <w:trPr>
          <w:jc w:val="center"/>
          <w:ins w:id="1532" w:author="Nokia" w:date="2024-04-19T11:26:00Z"/>
        </w:trPr>
        <w:tc>
          <w:tcPr>
            <w:tcW w:w="968" w:type="dxa"/>
            <w:tcBorders>
              <w:top w:val="nil"/>
              <w:left w:val="single" w:sz="4" w:space="0" w:color="auto"/>
              <w:bottom w:val="single" w:sz="4" w:space="0" w:color="auto"/>
              <w:right w:val="single" w:sz="4" w:space="0" w:color="auto"/>
            </w:tcBorders>
          </w:tcPr>
          <w:p w14:paraId="5768C497" w14:textId="77777777" w:rsidR="00537783" w:rsidRDefault="00537783" w:rsidP="009E4F20">
            <w:pPr>
              <w:pStyle w:val="TAL"/>
              <w:rPr>
                <w:ins w:id="1533" w:author="Nokia" w:date="2024-04-19T11:26:00Z"/>
                <w:lang w:eastAsia="fr-FR"/>
              </w:rPr>
            </w:pPr>
          </w:p>
        </w:tc>
        <w:tc>
          <w:tcPr>
            <w:tcW w:w="2829" w:type="dxa"/>
            <w:gridSpan w:val="2"/>
            <w:tcBorders>
              <w:top w:val="single" w:sz="4" w:space="0" w:color="auto"/>
              <w:left w:val="single" w:sz="4" w:space="0" w:color="auto"/>
              <w:bottom w:val="single" w:sz="4" w:space="0" w:color="auto"/>
              <w:right w:val="single" w:sz="4" w:space="0" w:color="auto"/>
            </w:tcBorders>
          </w:tcPr>
          <w:p w14:paraId="694AA759" w14:textId="77777777" w:rsidR="00537783" w:rsidRDefault="00537783" w:rsidP="009E4F20">
            <w:pPr>
              <w:pStyle w:val="TAL"/>
              <w:rPr>
                <w:ins w:id="1534" w:author="Nokia" w:date="2024-04-19T11:26:00Z"/>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70030102" w14:textId="77777777" w:rsidR="00537783" w:rsidRDefault="00537783" w:rsidP="009E4F20">
            <w:pPr>
              <w:pStyle w:val="TAC"/>
              <w:rPr>
                <w:ins w:id="1535" w:author="Nokia" w:date="2024-04-19T11:26:00Z"/>
                <w:lang w:eastAsia="fr-FR"/>
              </w:rPr>
            </w:pPr>
            <w:ins w:id="1536" w:author="Nokia" w:date="2024-04-19T11:26:00Z">
              <w:r>
                <w:rPr>
                  <w:lang w:eastAsia="fr-FR"/>
                </w:rPr>
                <w:t>dBm/SCS</w:t>
              </w:r>
            </w:ins>
          </w:p>
        </w:tc>
        <w:tc>
          <w:tcPr>
            <w:tcW w:w="2344" w:type="dxa"/>
            <w:tcBorders>
              <w:top w:val="single" w:sz="4" w:space="0" w:color="auto"/>
              <w:left w:val="single" w:sz="4" w:space="0" w:color="auto"/>
              <w:bottom w:val="single" w:sz="4" w:space="0" w:color="auto"/>
              <w:right w:val="single" w:sz="4" w:space="0" w:color="auto"/>
            </w:tcBorders>
            <w:hideMark/>
          </w:tcPr>
          <w:p w14:paraId="3E4A9759" w14:textId="77777777" w:rsidR="00537783" w:rsidRDefault="00537783" w:rsidP="009E4F20">
            <w:pPr>
              <w:pStyle w:val="TAC"/>
              <w:rPr>
                <w:ins w:id="1537" w:author="Nokia" w:date="2024-04-19T11:26:00Z"/>
                <w:highlight w:val="cyan"/>
                <w:lang w:eastAsia="fr-FR"/>
              </w:rPr>
            </w:pPr>
            <w:ins w:id="1538" w:author="Nokia" w:date="2024-04-19T11:26:00Z">
              <w:r w:rsidRPr="00527E52">
                <w:t>[TBD]</w:t>
              </w:r>
            </w:ins>
          </w:p>
        </w:tc>
        <w:tc>
          <w:tcPr>
            <w:tcW w:w="2326" w:type="dxa"/>
            <w:tcBorders>
              <w:top w:val="single" w:sz="4" w:space="0" w:color="auto"/>
              <w:left w:val="single" w:sz="4" w:space="0" w:color="auto"/>
              <w:bottom w:val="single" w:sz="4" w:space="0" w:color="auto"/>
              <w:right w:val="single" w:sz="4" w:space="0" w:color="auto"/>
            </w:tcBorders>
            <w:hideMark/>
          </w:tcPr>
          <w:p w14:paraId="4E9D0148" w14:textId="77777777" w:rsidR="00537783" w:rsidRDefault="00537783" w:rsidP="009E4F20">
            <w:pPr>
              <w:pStyle w:val="TAC"/>
              <w:rPr>
                <w:ins w:id="1539" w:author="Nokia" w:date="2024-04-19T11:26:00Z"/>
                <w:highlight w:val="cyan"/>
                <w:lang w:eastAsia="fr-FR"/>
              </w:rPr>
            </w:pPr>
            <w:ins w:id="1540" w:author="Nokia" w:date="2024-04-19T11:26:00Z">
              <w:r w:rsidRPr="00B162D4">
                <w:t>[TBD]</w:t>
              </w:r>
            </w:ins>
          </w:p>
        </w:tc>
      </w:tr>
      <w:tr w:rsidR="00537783" w14:paraId="4F07B0B0" w14:textId="77777777" w:rsidTr="009E4F20">
        <w:trPr>
          <w:jc w:val="center"/>
          <w:ins w:id="1541" w:author="Nokia" w:date="2024-04-19T11:26:00Z"/>
        </w:trPr>
        <w:tc>
          <w:tcPr>
            <w:tcW w:w="968" w:type="dxa"/>
            <w:tcBorders>
              <w:top w:val="single" w:sz="4" w:space="0" w:color="auto"/>
              <w:left w:val="single" w:sz="4" w:space="0" w:color="auto"/>
              <w:bottom w:val="nil"/>
              <w:right w:val="single" w:sz="4" w:space="0" w:color="auto"/>
            </w:tcBorders>
            <w:hideMark/>
          </w:tcPr>
          <w:p w14:paraId="55E734DA" w14:textId="77777777" w:rsidR="00537783" w:rsidRDefault="00537783" w:rsidP="009E4F20">
            <w:pPr>
              <w:pStyle w:val="TAL"/>
              <w:rPr>
                <w:ins w:id="1542" w:author="Nokia" w:date="2024-04-19T11:26:00Z"/>
                <w:rFonts w:cs="Arial"/>
                <w:lang w:eastAsia="fr-FR"/>
              </w:rPr>
            </w:pPr>
            <w:ins w:id="1543" w:author="Nokia" w:date="2024-04-19T11:26:00Z">
              <w:r>
                <w:rPr>
                  <w:rFonts w:cs="Arial"/>
                  <w:lang w:eastAsia="fr-FR"/>
                </w:rPr>
                <w:t>Io</w:t>
              </w:r>
              <w:r>
                <w:rPr>
                  <w:rFonts w:cs="Arial"/>
                  <w:vertAlign w:val="superscript"/>
                  <w:lang w:eastAsia="fr-FR"/>
                </w:rPr>
                <w:t>Note3</w:t>
              </w:r>
            </w:ins>
          </w:p>
        </w:tc>
        <w:tc>
          <w:tcPr>
            <w:tcW w:w="2829" w:type="dxa"/>
            <w:gridSpan w:val="2"/>
            <w:tcBorders>
              <w:top w:val="single" w:sz="4" w:space="0" w:color="auto"/>
              <w:left w:val="single" w:sz="4" w:space="0" w:color="auto"/>
              <w:bottom w:val="single" w:sz="4" w:space="0" w:color="auto"/>
              <w:right w:val="single" w:sz="4" w:space="0" w:color="auto"/>
            </w:tcBorders>
          </w:tcPr>
          <w:p w14:paraId="21E378C5" w14:textId="77777777" w:rsidR="00537783" w:rsidRDefault="00537783" w:rsidP="009E4F20">
            <w:pPr>
              <w:pStyle w:val="TAL"/>
              <w:rPr>
                <w:ins w:id="1544" w:author="Nokia" w:date="2024-04-19T11:26:00Z"/>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2E9CF4C9" w14:textId="77777777" w:rsidR="00537783" w:rsidRDefault="00537783" w:rsidP="009E4F20">
            <w:pPr>
              <w:pStyle w:val="TAC"/>
              <w:rPr>
                <w:ins w:id="1545" w:author="Nokia" w:date="2024-04-19T11:26:00Z"/>
                <w:lang w:eastAsia="fr-FR"/>
              </w:rPr>
            </w:pPr>
            <w:ins w:id="1546" w:author="Nokia" w:date="2024-04-19T11:26:00Z">
              <w:r>
                <w:rPr>
                  <w:lang w:eastAsia="fr-FR"/>
                </w:rPr>
                <w:t>dBm/</w:t>
              </w:r>
            </w:ins>
          </w:p>
          <w:p w14:paraId="566786FA" w14:textId="77777777" w:rsidR="00537783" w:rsidRDefault="00537783" w:rsidP="009E4F20">
            <w:pPr>
              <w:pStyle w:val="TAC"/>
              <w:rPr>
                <w:ins w:id="1547" w:author="Nokia" w:date="2024-04-19T11:26:00Z"/>
                <w:lang w:eastAsia="fr-FR"/>
              </w:rPr>
            </w:pPr>
            <w:ins w:id="1548" w:author="Nokia" w:date="2024-04-19T11:26:00Z">
              <w:r>
                <w:rPr>
                  <w:lang w:eastAsia="fr-FR"/>
                </w:rPr>
                <w:t>9.36MHz</w:t>
              </w:r>
            </w:ins>
          </w:p>
        </w:tc>
        <w:tc>
          <w:tcPr>
            <w:tcW w:w="2344" w:type="dxa"/>
            <w:tcBorders>
              <w:top w:val="single" w:sz="4" w:space="0" w:color="auto"/>
              <w:left w:val="single" w:sz="4" w:space="0" w:color="auto"/>
              <w:bottom w:val="single" w:sz="4" w:space="0" w:color="auto"/>
              <w:right w:val="single" w:sz="4" w:space="0" w:color="auto"/>
            </w:tcBorders>
            <w:hideMark/>
          </w:tcPr>
          <w:p w14:paraId="5CB21B5B" w14:textId="77777777" w:rsidR="00537783" w:rsidRDefault="00537783" w:rsidP="009E4F20">
            <w:pPr>
              <w:pStyle w:val="TAC"/>
              <w:rPr>
                <w:ins w:id="1549" w:author="Nokia" w:date="2024-04-19T11:26:00Z"/>
                <w:highlight w:val="cyan"/>
                <w:lang w:eastAsia="fr-FR"/>
              </w:rPr>
            </w:pPr>
            <w:ins w:id="1550" w:author="Nokia" w:date="2024-04-19T11:26:00Z">
              <w:r w:rsidRPr="00527E52">
                <w:t>[TBD]</w:t>
              </w:r>
            </w:ins>
          </w:p>
        </w:tc>
        <w:tc>
          <w:tcPr>
            <w:tcW w:w="2326" w:type="dxa"/>
            <w:tcBorders>
              <w:top w:val="single" w:sz="4" w:space="0" w:color="auto"/>
              <w:left w:val="single" w:sz="4" w:space="0" w:color="auto"/>
              <w:bottom w:val="single" w:sz="4" w:space="0" w:color="auto"/>
              <w:right w:val="single" w:sz="4" w:space="0" w:color="auto"/>
            </w:tcBorders>
            <w:hideMark/>
          </w:tcPr>
          <w:p w14:paraId="37D05989" w14:textId="77777777" w:rsidR="00537783" w:rsidRDefault="00537783" w:rsidP="009E4F20">
            <w:pPr>
              <w:pStyle w:val="TAC"/>
              <w:rPr>
                <w:ins w:id="1551" w:author="Nokia" w:date="2024-04-19T11:26:00Z"/>
                <w:highlight w:val="cyan"/>
                <w:lang w:eastAsia="fr-FR"/>
              </w:rPr>
            </w:pPr>
            <w:ins w:id="1552" w:author="Nokia" w:date="2024-04-19T11:26:00Z">
              <w:r w:rsidRPr="00B162D4">
                <w:t>[TBD]</w:t>
              </w:r>
            </w:ins>
          </w:p>
        </w:tc>
      </w:tr>
      <w:tr w:rsidR="00537783" w14:paraId="645A7DF6" w14:textId="77777777" w:rsidTr="009E4F20">
        <w:trPr>
          <w:jc w:val="center"/>
          <w:ins w:id="1553" w:author="Nokia" w:date="2024-04-19T11:26:00Z"/>
        </w:trPr>
        <w:tc>
          <w:tcPr>
            <w:tcW w:w="968" w:type="dxa"/>
            <w:tcBorders>
              <w:top w:val="nil"/>
              <w:left w:val="single" w:sz="4" w:space="0" w:color="auto"/>
              <w:bottom w:val="single" w:sz="4" w:space="0" w:color="auto"/>
              <w:right w:val="single" w:sz="4" w:space="0" w:color="auto"/>
            </w:tcBorders>
            <w:hideMark/>
          </w:tcPr>
          <w:p w14:paraId="75123A8F" w14:textId="77777777" w:rsidR="00537783" w:rsidRDefault="00537783" w:rsidP="009E4F20">
            <w:pPr>
              <w:rPr>
                <w:ins w:id="1554" w:author="Nokia" w:date="2024-04-19T11:26:00Z"/>
                <w:highlight w:val="cyan"/>
                <w:lang w:eastAsia="fr-FR"/>
              </w:rPr>
            </w:pPr>
          </w:p>
        </w:tc>
        <w:tc>
          <w:tcPr>
            <w:tcW w:w="2829" w:type="dxa"/>
            <w:gridSpan w:val="2"/>
            <w:tcBorders>
              <w:top w:val="single" w:sz="4" w:space="0" w:color="auto"/>
              <w:left w:val="single" w:sz="4" w:space="0" w:color="auto"/>
              <w:bottom w:val="single" w:sz="4" w:space="0" w:color="auto"/>
              <w:right w:val="single" w:sz="4" w:space="0" w:color="auto"/>
            </w:tcBorders>
          </w:tcPr>
          <w:p w14:paraId="575D6BFF" w14:textId="77777777" w:rsidR="00537783" w:rsidRDefault="00537783" w:rsidP="009E4F20">
            <w:pPr>
              <w:pStyle w:val="TAL"/>
              <w:rPr>
                <w:ins w:id="1555" w:author="Nokia" w:date="2024-04-19T11:26:00Z"/>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3604ECC7" w14:textId="77777777" w:rsidR="00537783" w:rsidRDefault="00537783" w:rsidP="009E4F20">
            <w:pPr>
              <w:pStyle w:val="TAC"/>
              <w:rPr>
                <w:ins w:id="1556" w:author="Nokia" w:date="2024-04-19T11:26:00Z"/>
                <w:lang w:eastAsia="fr-FR"/>
              </w:rPr>
            </w:pPr>
            <w:ins w:id="1557" w:author="Nokia" w:date="2024-04-19T11:26:00Z">
              <w:r>
                <w:rPr>
                  <w:lang w:eastAsia="fr-FR"/>
                </w:rPr>
                <w:t>dBm/</w:t>
              </w:r>
            </w:ins>
          </w:p>
          <w:p w14:paraId="75FC71A5" w14:textId="77777777" w:rsidR="00537783" w:rsidRDefault="00537783" w:rsidP="009E4F20">
            <w:pPr>
              <w:pStyle w:val="TAC"/>
              <w:rPr>
                <w:ins w:id="1558" w:author="Nokia" w:date="2024-04-19T11:26:00Z"/>
                <w:lang w:eastAsia="fr-FR"/>
              </w:rPr>
            </w:pPr>
            <w:ins w:id="1559" w:author="Nokia" w:date="2024-04-19T11:26:00Z">
              <w:r>
                <w:rPr>
                  <w:lang w:eastAsia="fr-FR"/>
                </w:rPr>
                <w:t>38.16MHz</w:t>
              </w:r>
            </w:ins>
          </w:p>
        </w:tc>
        <w:tc>
          <w:tcPr>
            <w:tcW w:w="2344" w:type="dxa"/>
            <w:tcBorders>
              <w:top w:val="single" w:sz="4" w:space="0" w:color="auto"/>
              <w:left w:val="single" w:sz="4" w:space="0" w:color="auto"/>
              <w:bottom w:val="single" w:sz="4" w:space="0" w:color="auto"/>
              <w:right w:val="single" w:sz="4" w:space="0" w:color="auto"/>
            </w:tcBorders>
            <w:hideMark/>
          </w:tcPr>
          <w:p w14:paraId="70A0C199" w14:textId="77777777" w:rsidR="00537783" w:rsidRDefault="00537783" w:rsidP="009E4F20">
            <w:pPr>
              <w:pStyle w:val="TAC"/>
              <w:rPr>
                <w:ins w:id="1560" w:author="Nokia" w:date="2024-04-19T11:26:00Z"/>
                <w:highlight w:val="cyan"/>
                <w:lang w:eastAsia="fr-FR"/>
              </w:rPr>
            </w:pPr>
            <w:ins w:id="1561" w:author="Nokia" w:date="2024-04-19T11:26:00Z">
              <w:r w:rsidRPr="00527E52">
                <w:t>[TBD]</w:t>
              </w:r>
            </w:ins>
          </w:p>
        </w:tc>
        <w:tc>
          <w:tcPr>
            <w:tcW w:w="2326" w:type="dxa"/>
            <w:tcBorders>
              <w:top w:val="single" w:sz="4" w:space="0" w:color="auto"/>
              <w:left w:val="single" w:sz="4" w:space="0" w:color="auto"/>
              <w:bottom w:val="single" w:sz="4" w:space="0" w:color="auto"/>
              <w:right w:val="single" w:sz="4" w:space="0" w:color="auto"/>
            </w:tcBorders>
            <w:hideMark/>
          </w:tcPr>
          <w:p w14:paraId="622FF1C2" w14:textId="77777777" w:rsidR="00537783" w:rsidRDefault="00537783" w:rsidP="009E4F20">
            <w:pPr>
              <w:pStyle w:val="TAC"/>
              <w:rPr>
                <w:ins w:id="1562" w:author="Nokia" w:date="2024-04-19T11:26:00Z"/>
                <w:highlight w:val="cyan"/>
                <w:lang w:eastAsia="fr-FR"/>
              </w:rPr>
            </w:pPr>
            <w:ins w:id="1563" w:author="Nokia" w:date="2024-04-19T11:26:00Z">
              <w:r w:rsidRPr="00B162D4">
                <w:t>[TBD]</w:t>
              </w:r>
            </w:ins>
          </w:p>
        </w:tc>
      </w:tr>
      <w:tr w:rsidR="00537783" w14:paraId="334E5F16" w14:textId="77777777" w:rsidTr="009E4F20">
        <w:trPr>
          <w:jc w:val="center"/>
          <w:ins w:id="1564" w:author="Nokia" w:date="2024-04-19T11:26:00Z"/>
        </w:trPr>
        <w:tc>
          <w:tcPr>
            <w:tcW w:w="3797" w:type="dxa"/>
            <w:gridSpan w:val="3"/>
            <w:tcBorders>
              <w:top w:val="single" w:sz="4" w:space="0" w:color="auto"/>
              <w:left w:val="single" w:sz="4" w:space="0" w:color="auto"/>
              <w:bottom w:val="single" w:sz="4" w:space="0" w:color="auto"/>
              <w:right w:val="single" w:sz="4" w:space="0" w:color="auto"/>
            </w:tcBorders>
            <w:hideMark/>
          </w:tcPr>
          <w:p w14:paraId="7E9F2213" w14:textId="77777777" w:rsidR="00537783" w:rsidRDefault="00537783" w:rsidP="009E4F20">
            <w:pPr>
              <w:pStyle w:val="TAL"/>
              <w:rPr>
                <w:ins w:id="1565" w:author="Nokia" w:date="2024-04-19T11:26:00Z"/>
                <w:lang w:eastAsia="fr-FR"/>
              </w:rPr>
            </w:pPr>
            <w:ins w:id="1566" w:author="Nokia" w:date="2024-04-19T11:26:00Z">
              <w:r>
                <w:rPr>
                  <w:lang w:eastAsia="fr-FR"/>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39EB3FB1" w14:textId="77777777" w:rsidR="00537783" w:rsidRDefault="00537783" w:rsidP="009E4F20">
            <w:pPr>
              <w:pStyle w:val="TAC"/>
              <w:rPr>
                <w:ins w:id="1567" w:author="Nokia" w:date="2024-04-19T11:26:00Z"/>
                <w:lang w:eastAsia="fr-FR"/>
              </w:rPr>
            </w:pPr>
            <w:ins w:id="1568" w:author="Nokia" w:date="2024-04-19T11:26:00Z">
              <w:r>
                <w:rPr>
                  <w:lang w:eastAsia="fr-FR"/>
                </w:rPr>
                <w:t>-</w:t>
              </w:r>
            </w:ins>
          </w:p>
        </w:tc>
        <w:tc>
          <w:tcPr>
            <w:tcW w:w="2344" w:type="dxa"/>
            <w:tcBorders>
              <w:top w:val="single" w:sz="4" w:space="0" w:color="auto"/>
              <w:left w:val="single" w:sz="4" w:space="0" w:color="auto"/>
              <w:bottom w:val="single" w:sz="4" w:space="0" w:color="auto"/>
              <w:right w:val="single" w:sz="4" w:space="0" w:color="auto"/>
            </w:tcBorders>
            <w:hideMark/>
          </w:tcPr>
          <w:p w14:paraId="10F74ED5" w14:textId="77777777" w:rsidR="00537783" w:rsidRPr="00CC7CD3" w:rsidRDefault="00537783" w:rsidP="009E4F20">
            <w:pPr>
              <w:pStyle w:val="TAC"/>
              <w:rPr>
                <w:ins w:id="1569" w:author="Nokia" w:date="2024-04-19T11:26:00Z"/>
                <w:rFonts w:cs="Arial"/>
                <w:lang w:eastAsia="fr-FR"/>
              </w:rPr>
            </w:pPr>
            <w:ins w:id="1570" w:author="Nokia" w:date="2024-04-19T11:26:00Z">
              <w:r w:rsidRPr="00CC7CD3">
                <w:rPr>
                  <w:rFonts w:cs="Arial"/>
                  <w:lang w:eastAsia="fr-FR"/>
                </w:rPr>
                <w:t>AWGN</w:t>
              </w:r>
            </w:ins>
          </w:p>
        </w:tc>
        <w:tc>
          <w:tcPr>
            <w:tcW w:w="2326" w:type="dxa"/>
            <w:tcBorders>
              <w:top w:val="single" w:sz="4" w:space="0" w:color="auto"/>
              <w:left w:val="single" w:sz="4" w:space="0" w:color="auto"/>
              <w:bottom w:val="single" w:sz="4" w:space="0" w:color="auto"/>
              <w:right w:val="single" w:sz="4" w:space="0" w:color="auto"/>
            </w:tcBorders>
            <w:hideMark/>
          </w:tcPr>
          <w:p w14:paraId="7A97F992" w14:textId="77777777" w:rsidR="00537783" w:rsidRPr="00CC7CD3" w:rsidRDefault="00537783" w:rsidP="009E4F20">
            <w:pPr>
              <w:pStyle w:val="TAC"/>
              <w:rPr>
                <w:ins w:id="1571" w:author="Nokia" w:date="2024-04-19T11:26:00Z"/>
                <w:rFonts w:cs="Arial"/>
                <w:lang w:eastAsia="fr-FR"/>
              </w:rPr>
            </w:pPr>
            <w:ins w:id="1572" w:author="Nokia" w:date="2024-04-19T11:26:00Z">
              <w:r w:rsidRPr="00CC7CD3">
                <w:rPr>
                  <w:rFonts w:cs="Arial"/>
                  <w:lang w:eastAsia="fr-FR"/>
                </w:rPr>
                <w:t>AWGN</w:t>
              </w:r>
            </w:ins>
          </w:p>
        </w:tc>
      </w:tr>
      <w:tr w:rsidR="00537783" w14:paraId="502B3F0F" w14:textId="77777777" w:rsidTr="009E4F20">
        <w:trPr>
          <w:jc w:val="center"/>
          <w:ins w:id="1573" w:author="Nokia" w:date="2024-04-19T11:26:00Z"/>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60A28B02" w14:textId="77777777" w:rsidR="00537783" w:rsidRDefault="00537783" w:rsidP="009E4F20">
            <w:pPr>
              <w:pStyle w:val="TAN"/>
              <w:rPr>
                <w:ins w:id="1574" w:author="Nokia" w:date="2024-04-19T11:26:00Z"/>
                <w:lang w:eastAsia="fr-FR"/>
              </w:rPr>
            </w:pPr>
            <w:ins w:id="1575" w:author="Nokia" w:date="2024-04-19T11:26:00Z">
              <w:r>
                <w:rPr>
                  <w:lang w:eastAsia="fr-FR"/>
                </w:rPr>
                <w:t>Note 1:</w:t>
              </w:r>
              <w:r>
                <w:rPr>
                  <w:lang w:eastAsia="fr-FR"/>
                </w:rPr>
                <w:tab/>
                <w:t>OCNG shall be used such that both cells are fully allocated and a constant total transmitted power spectral density is achieved for all OFDM symbols.</w:t>
              </w:r>
            </w:ins>
          </w:p>
          <w:p w14:paraId="56BBB885" w14:textId="77777777" w:rsidR="00537783" w:rsidRDefault="00537783" w:rsidP="009E4F20">
            <w:pPr>
              <w:pStyle w:val="TAN"/>
              <w:rPr>
                <w:ins w:id="1576" w:author="Nokia" w:date="2024-04-19T11:26:00Z"/>
                <w:lang w:eastAsia="fr-FR"/>
              </w:rPr>
            </w:pPr>
            <w:ins w:id="1577" w:author="Nokia" w:date="2024-04-19T11:26:00Z">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fr-FR"/>
                </w:rPr>
                <w:object w:dxaOrig="350" w:dyaOrig="350" w14:anchorId="30294D36">
                  <v:shape id="_x0000_i1054" type="#_x0000_t75" style="width:17.5pt;height:17.5pt" o:ole="" fillcolor="window">
                    <v:imagedata r:id="rId16" o:title=""/>
                  </v:shape>
                  <o:OLEObject Type="Embed" ProgID="Equation.3" ShapeID="_x0000_i1054" DrawAspect="Content" ObjectID="_1775034789" r:id="rId28"/>
                </w:object>
              </w:r>
              <w:r>
                <w:rPr>
                  <w:lang w:eastAsia="fr-FR"/>
                </w:rPr>
                <w:t xml:space="preserve"> to be fulfilled.</w:t>
              </w:r>
            </w:ins>
          </w:p>
          <w:p w14:paraId="7AA2BCA0" w14:textId="77777777" w:rsidR="00537783" w:rsidRDefault="00537783" w:rsidP="009E4F20">
            <w:pPr>
              <w:pStyle w:val="TAN"/>
              <w:rPr>
                <w:ins w:id="1578" w:author="Nokia" w:date="2024-04-19T11:26:00Z"/>
                <w:lang w:eastAsia="fr-FR"/>
              </w:rPr>
            </w:pPr>
            <w:ins w:id="1579" w:author="Nokia" w:date="2024-04-19T11:26:00Z">
              <w:r>
                <w:rPr>
                  <w:lang w:eastAsia="fr-FR"/>
                </w:rPr>
                <w:t>Note 3:</w:t>
              </w:r>
              <w:r>
                <w:rPr>
                  <w:lang w:eastAsia="fr-FR"/>
                </w:rPr>
                <w:tab/>
                <w:t>Io levels have been derived from other parameters for information purposes. They are not settable parameters themselves.</w:t>
              </w:r>
            </w:ins>
          </w:p>
        </w:tc>
      </w:tr>
    </w:tbl>
    <w:p w14:paraId="261F02E2" w14:textId="77777777" w:rsidR="00537783" w:rsidRDefault="00537783" w:rsidP="00537783">
      <w:pPr>
        <w:rPr>
          <w:ins w:id="1580" w:author="Nokia" w:date="2024-04-19T11:26:00Z"/>
        </w:rPr>
      </w:pPr>
    </w:p>
    <w:p w14:paraId="0EBE692D" w14:textId="77777777" w:rsidR="00537783" w:rsidRDefault="00537783" w:rsidP="00537783">
      <w:pPr>
        <w:pStyle w:val="Heading5"/>
        <w:rPr>
          <w:ins w:id="1581" w:author="Nokia" w:date="2024-04-19T11:26:00Z"/>
          <w:rFonts w:eastAsia="SimSun"/>
          <w:snapToGrid w:val="0"/>
        </w:rPr>
      </w:pPr>
      <w:ins w:id="1582" w:author="Nokia" w:date="2024-04-19T11:26:00Z">
        <w:r>
          <w:rPr>
            <w:rFonts w:eastAsia="SimSun"/>
            <w:snapToGrid w:val="0"/>
          </w:rPr>
          <w:t>A.7.3.x.3.3 Test Requirements</w:t>
        </w:r>
      </w:ins>
    </w:p>
    <w:p w14:paraId="39D5AB5B" w14:textId="77777777" w:rsidR="00537783" w:rsidRDefault="00537783" w:rsidP="00537783">
      <w:pPr>
        <w:spacing w:before="120" w:after="0"/>
        <w:rPr>
          <w:ins w:id="1583" w:author="Nokia" w:date="2024-04-19T11:26:00Z"/>
          <w:rFonts w:eastAsia="MS Mincho" w:cs="v4.2.0"/>
        </w:rPr>
      </w:pPr>
      <w:ins w:id="1584" w:author="Nokia" w:date="2024-04-19T11:26:00Z">
        <w:r>
          <w:rPr>
            <w:rFonts w:eastAsia="MS Mincho" w:cs="v4.2.0"/>
          </w:rPr>
          <w:t xml:space="preserve">The UE shall start to transmit PUSCH to Cell 2 in no later than </w:t>
        </w:r>
        <w:r>
          <w:rPr>
            <w:noProof/>
          </w:rPr>
          <w:t>D</w:t>
        </w:r>
        <w:r>
          <w:rPr>
            <w:noProof/>
            <w:vertAlign w:val="subscript"/>
          </w:rPr>
          <w:t>LTM</w:t>
        </w:r>
        <w:r>
          <w:t xml:space="preserve"> </w:t>
        </w:r>
        <w:r>
          <w:rPr>
            <w:rFonts w:eastAsia="MS Mincho" w:cs="v4.2.0"/>
          </w:rPr>
          <w:t>from the beginning of time period T5.</w:t>
        </w:r>
      </w:ins>
    </w:p>
    <w:p w14:paraId="551B8AE3" w14:textId="77777777" w:rsidR="00537783" w:rsidRDefault="00537783" w:rsidP="00537783">
      <w:pPr>
        <w:rPr>
          <w:ins w:id="1585" w:author="Nokia" w:date="2024-04-19T11:26:00Z"/>
          <w:rFonts w:eastAsia="SimSun" w:cs="v4.2.0"/>
        </w:rPr>
      </w:pPr>
      <w:ins w:id="1586" w:author="Nokia" w:date="2024-04-19T11:26:00Z">
        <w:r>
          <w:rPr>
            <w:rFonts w:cs="v4.2.0"/>
          </w:rPr>
          <w:t>The rate of correct cell switch observed during repeated tests shall be at least 90%.</w:t>
        </w:r>
      </w:ins>
    </w:p>
    <w:p w14:paraId="1CAC1596" w14:textId="77777777" w:rsidR="00537783" w:rsidRDefault="00537783" w:rsidP="00537783">
      <w:pPr>
        <w:pStyle w:val="NO"/>
        <w:rPr>
          <w:ins w:id="1587" w:author="Nokia" w:date="2024-04-19T11:26:00Z"/>
        </w:rPr>
      </w:pPr>
      <w:ins w:id="1588" w:author="Nokia" w:date="2024-04-19T11:26:00Z">
        <w:r>
          <w:t>NOTE:</w:t>
        </w:r>
        <w:r>
          <w:tab/>
          <w:t xml:space="preserve">The cell switch delay can be expressed as </w:t>
        </w:r>
        <w:r>
          <w:rPr>
            <w:noProof/>
          </w:rPr>
          <w:t>D</w:t>
        </w:r>
        <w:r>
          <w:rPr>
            <w:noProof/>
            <w:vertAlign w:val="subscript"/>
          </w:rPr>
          <w:t>LTM</w:t>
        </w:r>
        <w:r>
          <w:t xml:space="preserve"> (=</w:t>
        </w:r>
        <w:proofErr w:type="spellStart"/>
        <w:r>
          <w:t>T</w:t>
        </w:r>
        <w:r>
          <w:rPr>
            <w:vertAlign w:val="subscript"/>
          </w:rPr>
          <w:t>cmd</w:t>
        </w:r>
        <w:proofErr w:type="spellEnd"/>
        <w:r>
          <w:t xml:space="preserve"> + T</w:t>
        </w:r>
        <w:r>
          <w:rPr>
            <w:vertAlign w:val="subscript"/>
          </w:rPr>
          <w:t>LTM-interrupt</w:t>
        </w:r>
        <w:r>
          <w:t>), where:</w:t>
        </w:r>
      </w:ins>
    </w:p>
    <w:p w14:paraId="10C4DD48" w14:textId="77777777" w:rsidR="00537783" w:rsidRDefault="00537783" w:rsidP="00537783">
      <w:pPr>
        <w:pStyle w:val="B1"/>
        <w:rPr>
          <w:ins w:id="1589" w:author="Nokia" w:date="2024-04-19T11:26:00Z"/>
        </w:rPr>
      </w:pPr>
      <w:proofErr w:type="spellStart"/>
      <w:ins w:id="1590" w:author="Nokia" w:date="2024-04-19T11:26:00Z">
        <w:r>
          <w:lastRenderedPageBreak/>
          <w:t>T</w:t>
        </w:r>
        <w:r>
          <w:rPr>
            <w:vertAlign w:val="subscript"/>
          </w:rPr>
          <w:t>cmd</w:t>
        </w:r>
        <w:proofErr w:type="spellEnd"/>
        <w:r>
          <w:t xml:space="preserve"> = T</w:t>
        </w:r>
        <w:r>
          <w:rPr>
            <w:vertAlign w:val="subscript"/>
          </w:rPr>
          <w:t xml:space="preserve">HARQ </w:t>
        </w:r>
        <w:r>
          <w:t>+ 3ms and is specified in clause 6.3.1.2</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ins>
    </w:p>
    <w:p w14:paraId="6B69D910" w14:textId="77777777" w:rsidR="00537783" w:rsidRDefault="00537783" w:rsidP="00537783">
      <w:pPr>
        <w:pStyle w:val="B1"/>
        <w:rPr>
          <w:ins w:id="1591" w:author="Nokia" w:date="2024-04-19T11:26:00Z"/>
        </w:rPr>
      </w:pPr>
      <w:ins w:id="1592" w:author="Nokia" w:date="2024-04-19T11:26:00Z">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ins>
    </w:p>
    <w:p w14:paraId="56B926B5" w14:textId="77777777" w:rsidR="00537783" w:rsidRDefault="00537783" w:rsidP="00537783">
      <w:pPr>
        <w:pStyle w:val="B1"/>
        <w:rPr>
          <w:ins w:id="1593" w:author="Nokia" w:date="2024-04-19T11:26:00Z"/>
        </w:rPr>
      </w:pPr>
      <w:ins w:id="1594" w:author="Nokia" w:date="2024-04-19T11:26:00Z">
        <w:r>
          <w:t xml:space="preserve"> -</w:t>
        </w:r>
        <w:r>
          <w:tab/>
          <w:t>T</w:t>
        </w:r>
        <w:r>
          <w:rPr>
            <w:vertAlign w:val="subscript"/>
          </w:rPr>
          <w:t>LTM-</w:t>
        </w:r>
        <w:proofErr w:type="spellStart"/>
        <w:r>
          <w:rPr>
            <w:vertAlign w:val="subscript"/>
          </w:rPr>
          <w:t>IU_</w:t>
        </w:r>
        <w:r>
          <w:rPr>
            <w:rFonts w:cs="v4.2.0"/>
          </w:rPr>
          <w:t>is</w:t>
        </w:r>
        <w:proofErr w:type="spellEnd"/>
        <w:r>
          <w:rPr>
            <w:rFonts w:cs="v4.2.0"/>
          </w:rPr>
          <w:t xml:space="preserve"> the uncertainty on transmitting the first uplink transmission on Cell 2.</w:t>
        </w:r>
      </w:ins>
    </w:p>
    <w:p w14:paraId="180EDD2D" w14:textId="77777777" w:rsidR="00537783" w:rsidRDefault="00537783" w:rsidP="00537783">
      <w:pPr>
        <w:pStyle w:val="B1"/>
        <w:rPr>
          <w:ins w:id="1595" w:author="Nokia" w:date="2024-04-19T11:26:00Z"/>
        </w:rPr>
      </w:pPr>
      <w:ins w:id="1596" w:author="Nokia" w:date="2024-04-19T11:26:00Z">
        <w:r>
          <w:t>-</w:t>
        </w:r>
        <w:r>
          <w:tab/>
          <w:t>T</w:t>
        </w:r>
        <w:r>
          <w:rPr>
            <w:vertAlign w:val="subscript"/>
          </w:rPr>
          <w:t>LTM-RRC-processing</w:t>
        </w:r>
        <w:r>
          <w:t xml:space="preserve"> =10ms if UE does not support [</w:t>
        </w:r>
        <w:r>
          <w:rPr>
            <w:i/>
          </w:rPr>
          <w:t>Early processing of an LTM candidate cell RRC configuration</w:t>
        </w:r>
        <w:r>
          <w:t>], otherwise T</w:t>
        </w:r>
        <w:r>
          <w:rPr>
            <w:vertAlign w:val="subscript"/>
          </w:rPr>
          <w:t>LTM-RRC-processing</w:t>
        </w:r>
        <w:r>
          <w:t xml:space="preserve"> =0ms</w:t>
        </w:r>
      </w:ins>
    </w:p>
    <w:p w14:paraId="0D47BEA6" w14:textId="77777777" w:rsidR="00537783" w:rsidRDefault="00537783" w:rsidP="00537783">
      <w:pPr>
        <w:ind w:left="568" w:hanging="284"/>
        <w:rPr>
          <w:ins w:id="1597" w:author="Nokia" w:date="2024-04-19T11:26:00Z"/>
        </w:rPr>
      </w:pPr>
      <w:ins w:id="1598" w:author="Nokia" w:date="2024-04-19T11:26:00Z">
        <w:r>
          <w:t>-</w:t>
        </w:r>
        <w:r>
          <w:tab/>
        </w:r>
        <w:r>
          <w:rPr>
            <w:rFonts w:eastAsia="PMingLiU"/>
          </w:rPr>
          <w:t>T</w:t>
        </w:r>
        <w:r>
          <w:rPr>
            <w:rFonts w:eastAsia="PMingLiU"/>
            <w:vertAlign w:val="subscript"/>
          </w:rPr>
          <w:t>LTM-processing</w:t>
        </w:r>
        <w:r>
          <w:rPr>
            <w:rFonts w:eastAsia="PMingLiU"/>
          </w:rPr>
          <w:t xml:space="preserve"> </w:t>
        </w:r>
        <w:r>
          <w:t xml:space="preserve">=10ms </w:t>
        </w:r>
        <w:r>
          <w:rPr>
            <w:rFonts w:eastAsia="PMingLiU"/>
          </w:rPr>
          <w:t>if the UE supports [</w:t>
        </w:r>
        <w:r>
          <w:rPr>
            <w:rFonts w:eastAsia="PMingLiU"/>
            <w:i/>
            <w:iCs/>
          </w:rPr>
          <w:t>faster LTM processing</w:t>
        </w:r>
        <w:r>
          <w:rPr>
            <w:rFonts w:eastAsia="PMingLiU"/>
          </w:rPr>
          <w:t>] capability</w:t>
        </w:r>
        <w:r>
          <w:t xml:space="preserve"> and UE reports 10ms for FR2-to-FR2 cell switch in the capability</w:t>
        </w:r>
      </w:ins>
    </w:p>
    <w:p w14:paraId="14699BBB" w14:textId="77777777" w:rsidR="00537783" w:rsidRDefault="00537783" w:rsidP="00537783">
      <w:pPr>
        <w:ind w:left="568" w:hanging="284"/>
        <w:rPr>
          <w:ins w:id="1599" w:author="Nokia" w:date="2024-04-19T11:26:00Z"/>
        </w:rPr>
      </w:pPr>
      <w:ins w:id="1600" w:author="Nokia" w:date="2024-04-19T11:26:00Z">
        <w:r>
          <w:t>-</w:t>
        </w:r>
        <w:r>
          <w:tab/>
        </w:r>
        <w:r>
          <w:rPr>
            <w:rFonts w:eastAsia="PMingLiU"/>
          </w:rPr>
          <w:t>T</w:t>
        </w:r>
        <w:r>
          <w:rPr>
            <w:rFonts w:eastAsia="PMingLiU"/>
            <w:vertAlign w:val="subscript"/>
          </w:rPr>
          <w:t>LTM-processing</w:t>
        </w:r>
        <w:r>
          <w:rPr>
            <w:rFonts w:eastAsia="PMingLiU"/>
          </w:rPr>
          <w:t xml:space="preserve"> </w:t>
        </w:r>
        <w:r>
          <w:t xml:space="preserve">=15ms </w:t>
        </w:r>
        <w:r>
          <w:rPr>
            <w:rFonts w:eastAsia="PMingLiU"/>
          </w:rPr>
          <w:t>if the UE supports [</w:t>
        </w:r>
        <w:r>
          <w:rPr>
            <w:rFonts w:eastAsia="PMingLiU"/>
            <w:i/>
            <w:iCs/>
          </w:rPr>
          <w:t>faster LTM processing</w:t>
        </w:r>
        <w:r>
          <w:rPr>
            <w:rFonts w:eastAsia="PMingLiU"/>
          </w:rPr>
          <w:t>] capability</w:t>
        </w:r>
        <w:r>
          <w:t xml:space="preserve"> and UE reports 15ms for FR2-to-FR2 cell switch in the capability</w:t>
        </w:r>
      </w:ins>
    </w:p>
    <w:p w14:paraId="32881BF7" w14:textId="77777777" w:rsidR="00537783" w:rsidRDefault="00537783" w:rsidP="00537783">
      <w:pPr>
        <w:ind w:left="568" w:hanging="284"/>
        <w:rPr>
          <w:ins w:id="1601" w:author="Nokia" w:date="2024-04-19T11:26:00Z"/>
          <w:rFonts w:eastAsia="PMingLiU"/>
        </w:rPr>
      </w:pPr>
      <w:ins w:id="1602" w:author="Nokia" w:date="2024-04-19T11:26:00Z">
        <w:r>
          <w:t>-</w:t>
        </w:r>
        <w:r>
          <w:tab/>
        </w:r>
        <w:r>
          <w:rPr>
            <w:rFonts w:eastAsia="PMingLiU"/>
          </w:rPr>
          <w:t>T</w:t>
        </w:r>
        <w:r>
          <w:rPr>
            <w:rFonts w:eastAsia="PMingLiU"/>
            <w:vertAlign w:val="subscript"/>
          </w:rPr>
          <w:t>LTM-processing</w:t>
        </w:r>
        <w:r>
          <w:rPr>
            <w:rFonts w:eastAsia="PMingLiU"/>
          </w:rPr>
          <w:t xml:space="preserve"> </w:t>
        </w:r>
        <w:r>
          <w:t xml:space="preserve">=20ms </w:t>
        </w:r>
        <w:r>
          <w:rPr>
            <w:rFonts w:eastAsia="PMingLiU"/>
          </w:rPr>
          <w:t>if the UE does not support [</w:t>
        </w:r>
        <w:r>
          <w:rPr>
            <w:rFonts w:eastAsia="PMingLiU"/>
            <w:i/>
            <w:iCs/>
          </w:rPr>
          <w:t>faster LTM processing</w:t>
        </w:r>
        <w:r>
          <w:rPr>
            <w:rFonts w:eastAsia="PMingLiU"/>
          </w:rPr>
          <w:t>] capability.</w:t>
        </w:r>
      </w:ins>
    </w:p>
    <w:p w14:paraId="14D15FE3" w14:textId="3B373294" w:rsidR="00600531" w:rsidRPr="00BB178A" w:rsidRDefault="00600531" w:rsidP="00CC7CD3">
      <w:pPr>
        <w:pStyle w:val="B1"/>
        <w:ind w:left="0" w:firstLine="0"/>
        <w:rPr>
          <w:noProof/>
        </w:rPr>
      </w:pPr>
      <w:del w:id="1603" w:author="Nokia" w:date="2024-04-19T11:26:00Z">
        <w:r w:rsidDel="00537783">
          <w:rPr>
            <w:rFonts w:eastAsia="SimSun"/>
            <w:lang w:eastAsia="fr-FR"/>
          </w:rPr>
          <w:fldChar w:fldCharType="begin"/>
        </w:r>
        <w:r w:rsidDel="00537783">
          <w:rPr>
            <w:rFonts w:eastAsia="SimSun"/>
            <w:lang w:eastAsia="fr-FR"/>
          </w:rPr>
          <w:fldChar w:fldCharType="separate"/>
        </w:r>
        <w:r w:rsidDel="00537783">
          <w:rPr>
            <w:rFonts w:eastAsia="SimSun"/>
            <w:lang w:eastAsia="fr-FR"/>
          </w:rPr>
          <w:fldChar w:fldCharType="end"/>
        </w:r>
        <w:r w:rsidDel="00537783">
          <w:rPr>
            <w:rFonts w:eastAsia="Calibri" w:cs="Arial"/>
            <w:szCs w:val="22"/>
            <w:lang w:eastAsia="fr-FR"/>
          </w:rPr>
          <w:fldChar w:fldCharType="begin"/>
        </w:r>
        <w:r w:rsidDel="00537783">
          <w:rPr>
            <w:rFonts w:eastAsia="Calibri" w:cs="Arial"/>
            <w:szCs w:val="22"/>
            <w:lang w:eastAsia="fr-FR"/>
          </w:rPr>
          <w:fldChar w:fldCharType="separate"/>
        </w:r>
        <w:r w:rsidDel="00537783">
          <w:rPr>
            <w:rFonts w:eastAsia="Calibri" w:cs="Arial"/>
            <w:szCs w:val="22"/>
            <w:lang w:eastAsia="fr-FR"/>
          </w:rPr>
          <w:fldChar w:fldCharType="end"/>
        </w:r>
        <w:r w:rsidDel="00537783">
          <w:rPr>
            <w:rFonts w:eastAsia="SimSun"/>
            <w:i/>
            <w:lang w:eastAsia="fr-FR"/>
          </w:rPr>
          <w:fldChar w:fldCharType="begin"/>
        </w:r>
        <w:r w:rsidDel="00537783">
          <w:rPr>
            <w:rFonts w:eastAsia="SimSun"/>
            <w:i/>
            <w:lang w:eastAsia="fr-FR"/>
          </w:rPr>
          <w:fldChar w:fldCharType="separate"/>
        </w:r>
        <w:r w:rsidDel="00537783">
          <w:rPr>
            <w:rFonts w:eastAsia="SimSun"/>
            <w:i/>
            <w:lang w:eastAsia="fr-FR"/>
          </w:rPr>
          <w:fldChar w:fldCharType="end"/>
        </w:r>
        <w:r w:rsidDel="00537783">
          <w:rPr>
            <w:rFonts w:eastAsia="SimSun"/>
            <w:lang w:eastAsia="fr-FR"/>
          </w:rPr>
          <w:fldChar w:fldCharType="begin"/>
        </w:r>
        <w:r w:rsidDel="00537783">
          <w:rPr>
            <w:rFonts w:eastAsia="SimSun"/>
            <w:lang w:eastAsia="fr-FR"/>
          </w:rPr>
          <w:fldChar w:fldCharType="separate"/>
        </w:r>
        <w:r w:rsidDel="00537783">
          <w:rPr>
            <w:rFonts w:eastAsia="SimSun"/>
            <w:lang w:eastAsia="fr-FR"/>
          </w:rPr>
          <w:fldChar w:fldCharType="end"/>
        </w:r>
        <w:r w:rsidDel="00537783">
          <w:rPr>
            <w:rFonts w:eastAsia="Calibri" w:cs="v4.2.0"/>
            <w:szCs w:val="22"/>
            <w:lang w:eastAsia="fr-FR"/>
          </w:rPr>
          <w:fldChar w:fldCharType="begin"/>
        </w:r>
        <w:r w:rsidDel="00537783">
          <w:rPr>
            <w:rFonts w:eastAsia="Calibri" w:cs="v4.2.0"/>
            <w:szCs w:val="22"/>
            <w:lang w:eastAsia="fr-FR"/>
          </w:rPr>
          <w:fldChar w:fldCharType="separate"/>
        </w:r>
        <w:r w:rsidDel="00537783">
          <w:rPr>
            <w:rFonts w:eastAsia="Calibri" w:cs="v4.2.0"/>
            <w:szCs w:val="22"/>
            <w:lang w:eastAsia="fr-FR"/>
          </w:rPr>
          <w:fldChar w:fldCharType="end"/>
        </w:r>
      </w:del>
    </w:p>
    <w:p w14:paraId="7681EF2B" w14:textId="7136B58B" w:rsidR="00F250BF" w:rsidRPr="00F250BF" w:rsidRDefault="00F250BF" w:rsidP="00F250BF">
      <w:pPr>
        <w:jc w:val="center"/>
        <w:rPr>
          <w:snapToGrid w:val="0"/>
          <w:color w:val="FF0000"/>
          <w:sz w:val="32"/>
          <w:szCs w:val="32"/>
          <w:lang w:eastAsia="en-GB"/>
        </w:rPr>
      </w:pPr>
      <w:r w:rsidRPr="00BB178A">
        <w:rPr>
          <w:snapToGrid w:val="0"/>
          <w:color w:val="FF0000"/>
          <w:sz w:val="32"/>
          <w:szCs w:val="32"/>
          <w:lang w:eastAsia="en-GB"/>
        </w:rPr>
        <w:t>&lt;&lt; End of Chang</w:t>
      </w:r>
      <w:r w:rsidR="00CC7CD3">
        <w:rPr>
          <w:snapToGrid w:val="0"/>
          <w:color w:val="FF0000"/>
          <w:sz w:val="32"/>
          <w:szCs w:val="32"/>
          <w:lang w:eastAsia="en-GB"/>
        </w:rPr>
        <w:t>es</w:t>
      </w:r>
      <w:r w:rsidRPr="00BB178A">
        <w:rPr>
          <w:snapToGrid w:val="0"/>
          <w:color w:val="FF0000"/>
          <w:sz w:val="32"/>
          <w:szCs w:val="32"/>
          <w:lang w:eastAsia="en-GB"/>
        </w:rPr>
        <w:t xml:space="preserve"> &gt;&gt;</w:t>
      </w:r>
    </w:p>
    <w:p w14:paraId="3CF99CF7" w14:textId="77777777" w:rsidR="004D6B56" w:rsidRDefault="004D6B56">
      <w:pPr>
        <w:rPr>
          <w:noProof/>
        </w:rPr>
      </w:pPr>
    </w:p>
    <w:p w14:paraId="48966314" w14:textId="2C59CACE" w:rsidR="004D6B56" w:rsidRPr="004D6B56" w:rsidRDefault="004D6B56" w:rsidP="00AB3567">
      <w:pPr>
        <w:rPr>
          <w:color w:val="000000"/>
        </w:rPr>
      </w:pPr>
    </w:p>
    <w:p w14:paraId="6F551649" w14:textId="77777777" w:rsidR="004D6B56" w:rsidRDefault="004D6B56">
      <w:pPr>
        <w:rPr>
          <w:noProof/>
        </w:rPr>
      </w:pPr>
    </w:p>
    <w:sectPr w:rsidR="004D6B56" w:rsidSect="004D7FE0">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444D9" w14:textId="77777777" w:rsidR="004D7FE0" w:rsidRDefault="004D7FE0">
      <w:r>
        <w:separator/>
      </w:r>
    </w:p>
  </w:endnote>
  <w:endnote w:type="continuationSeparator" w:id="0">
    <w:p w14:paraId="676D5E29" w14:textId="77777777" w:rsidR="004D7FE0" w:rsidRDefault="004D7FE0">
      <w:r>
        <w:continuationSeparator/>
      </w:r>
    </w:p>
  </w:endnote>
  <w:endnote w:type="continuationNotice" w:id="1">
    <w:p w14:paraId="5CD09AE0" w14:textId="77777777" w:rsidR="004D7FE0" w:rsidRDefault="004D7F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8C0AE" w14:textId="77777777" w:rsidR="004D7FE0" w:rsidRDefault="004D7FE0">
      <w:r>
        <w:separator/>
      </w:r>
    </w:p>
  </w:footnote>
  <w:footnote w:type="continuationSeparator" w:id="0">
    <w:p w14:paraId="2A74D488" w14:textId="77777777" w:rsidR="004D7FE0" w:rsidRDefault="004D7FE0">
      <w:r>
        <w:continuationSeparator/>
      </w:r>
    </w:p>
  </w:footnote>
  <w:footnote w:type="continuationNotice" w:id="1">
    <w:p w14:paraId="24C7C0FA" w14:textId="77777777" w:rsidR="004D7FE0" w:rsidRDefault="004D7F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14D43"/>
    <w:multiLevelType w:val="multilevel"/>
    <w:tmpl w:val="77D835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423412"/>
    <w:multiLevelType w:val="multilevel"/>
    <w:tmpl w:val="BD0A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 w15:restartNumberingAfterBreak="0">
    <w:nsid w:val="1ECB7CB5"/>
    <w:multiLevelType w:val="hybridMultilevel"/>
    <w:tmpl w:val="FF38A356"/>
    <w:lvl w:ilvl="0" w:tplc="E8604D96">
      <w:numFmt w:val="bullet"/>
      <w:lvlText w:val="-"/>
      <w:lvlJc w:val="left"/>
      <w:pPr>
        <w:ind w:left="820" w:hanging="360"/>
      </w:pPr>
      <w:rPr>
        <w:rFonts w:ascii="Times New Roman" w:eastAsiaTheme="minorHAnsi"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1FE3FFD"/>
    <w:multiLevelType w:val="multilevel"/>
    <w:tmpl w:val="3C281B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3A09A9"/>
    <w:multiLevelType w:val="hybridMultilevel"/>
    <w:tmpl w:val="AD6C99F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4F10AF2"/>
    <w:multiLevelType w:val="hybridMultilevel"/>
    <w:tmpl w:val="B1FE0A12"/>
    <w:lvl w:ilvl="0" w:tplc="E8604D96">
      <w:numFmt w:val="bullet"/>
      <w:lvlText w:val="-"/>
      <w:lvlJc w:val="left"/>
      <w:pPr>
        <w:ind w:left="1004" w:hanging="360"/>
      </w:pPr>
      <w:rPr>
        <w:rFonts w:ascii="Times New Roman" w:eastAsiaTheme="minorHAnsi"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7" w15:restartNumberingAfterBreak="0">
    <w:nsid w:val="63D10ACA"/>
    <w:multiLevelType w:val="hybridMultilevel"/>
    <w:tmpl w:val="27DEB5F0"/>
    <w:lvl w:ilvl="0" w:tplc="2ADEEBC2">
      <w:start w:val="1"/>
      <w:numFmt w:val="bullet"/>
      <w:lvlText w:val=""/>
      <w:lvlJc w:val="left"/>
      <w:pPr>
        <w:ind w:left="1080" w:hanging="360"/>
      </w:pPr>
      <w:rPr>
        <w:rFonts w:ascii="Symbol" w:hAnsi="Symbol"/>
      </w:rPr>
    </w:lvl>
    <w:lvl w:ilvl="1" w:tplc="EF82D554">
      <w:start w:val="1"/>
      <w:numFmt w:val="bullet"/>
      <w:lvlText w:val=""/>
      <w:lvlJc w:val="left"/>
      <w:pPr>
        <w:ind w:left="1080" w:hanging="360"/>
      </w:pPr>
      <w:rPr>
        <w:rFonts w:ascii="Symbol" w:hAnsi="Symbol"/>
      </w:rPr>
    </w:lvl>
    <w:lvl w:ilvl="2" w:tplc="7E54C6A0">
      <w:start w:val="1"/>
      <w:numFmt w:val="bullet"/>
      <w:lvlText w:val=""/>
      <w:lvlJc w:val="left"/>
      <w:pPr>
        <w:ind w:left="1080" w:hanging="360"/>
      </w:pPr>
      <w:rPr>
        <w:rFonts w:ascii="Symbol" w:hAnsi="Symbol"/>
      </w:rPr>
    </w:lvl>
    <w:lvl w:ilvl="3" w:tplc="9F82B7BC">
      <w:start w:val="1"/>
      <w:numFmt w:val="bullet"/>
      <w:lvlText w:val=""/>
      <w:lvlJc w:val="left"/>
      <w:pPr>
        <w:ind w:left="1080" w:hanging="360"/>
      </w:pPr>
      <w:rPr>
        <w:rFonts w:ascii="Symbol" w:hAnsi="Symbol"/>
      </w:rPr>
    </w:lvl>
    <w:lvl w:ilvl="4" w:tplc="564C1B44">
      <w:start w:val="1"/>
      <w:numFmt w:val="bullet"/>
      <w:lvlText w:val=""/>
      <w:lvlJc w:val="left"/>
      <w:pPr>
        <w:ind w:left="1080" w:hanging="360"/>
      </w:pPr>
      <w:rPr>
        <w:rFonts w:ascii="Symbol" w:hAnsi="Symbol"/>
      </w:rPr>
    </w:lvl>
    <w:lvl w:ilvl="5" w:tplc="4E04732A">
      <w:start w:val="1"/>
      <w:numFmt w:val="bullet"/>
      <w:lvlText w:val=""/>
      <w:lvlJc w:val="left"/>
      <w:pPr>
        <w:ind w:left="1080" w:hanging="360"/>
      </w:pPr>
      <w:rPr>
        <w:rFonts w:ascii="Symbol" w:hAnsi="Symbol"/>
      </w:rPr>
    </w:lvl>
    <w:lvl w:ilvl="6" w:tplc="82789D08">
      <w:start w:val="1"/>
      <w:numFmt w:val="bullet"/>
      <w:lvlText w:val=""/>
      <w:lvlJc w:val="left"/>
      <w:pPr>
        <w:ind w:left="1080" w:hanging="360"/>
      </w:pPr>
      <w:rPr>
        <w:rFonts w:ascii="Symbol" w:hAnsi="Symbol"/>
      </w:rPr>
    </w:lvl>
    <w:lvl w:ilvl="7" w:tplc="C28ABF56">
      <w:start w:val="1"/>
      <w:numFmt w:val="bullet"/>
      <w:lvlText w:val=""/>
      <w:lvlJc w:val="left"/>
      <w:pPr>
        <w:ind w:left="1080" w:hanging="360"/>
      </w:pPr>
      <w:rPr>
        <w:rFonts w:ascii="Symbol" w:hAnsi="Symbol"/>
      </w:rPr>
    </w:lvl>
    <w:lvl w:ilvl="8" w:tplc="D22A2476">
      <w:start w:val="1"/>
      <w:numFmt w:val="bullet"/>
      <w:lvlText w:val=""/>
      <w:lvlJc w:val="left"/>
      <w:pPr>
        <w:ind w:left="1080" w:hanging="360"/>
      </w:pPr>
      <w:rPr>
        <w:rFonts w:ascii="Symbol" w:hAnsi="Symbol"/>
      </w:rPr>
    </w:lvl>
  </w:abstractNum>
  <w:abstractNum w:abstractNumId="8"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9"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0" w15:restartNumberingAfterBreak="0">
    <w:nsid w:val="77A07C48"/>
    <w:multiLevelType w:val="hybridMultilevel"/>
    <w:tmpl w:val="6442A602"/>
    <w:lvl w:ilvl="0" w:tplc="1012DAA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num w:numId="1" w16cid:durableId="1893078060">
    <w:abstractNumId w:val="0"/>
  </w:num>
  <w:num w:numId="2" w16cid:durableId="727727868">
    <w:abstractNumId w:val="1"/>
  </w:num>
  <w:num w:numId="3" w16cid:durableId="1149519583">
    <w:abstractNumId w:val="4"/>
  </w:num>
  <w:num w:numId="4" w16cid:durableId="897857959">
    <w:abstractNumId w:val="9"/>
  </w:num>
  <w:num w:numId="5" w16cid:durableId="525414319">
    <w:abstractNumId w:val="2"/>
  </w:num>
  <w:num w:numId="6" w16cid:durableId="317416984">
    <w:abstractNumId w:val="8"/>
  </w:num>
  <w:num w:numId="7" w16cid:durableId="1814365032">
    <w:abstractNumId w:val="11"/>
  </w:num>
  <w:num w:numId="8" w16cid:durableId="1376539186">
    <w:abstractNumId w:val="5"/>
  </w:num>
  <w:num w:numId="9" w16cid:durableId="644700450">
    <w:abstractNumId w:val="6"/>
  </w:num>
  <w:num w:numId="10" w16cid:durableId="145320432">
    <w:abstractNumId w:val="3"/>
  </w:num>
  <w:num w:numId="11" w16cid:durableId="763039568">
    <w:abstractNumId w:val="10"/>
  </w:num>
  <w:num w:numId="12" w16cid:durableId="113871907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D"/>
    <w:rsid w:val="00015266"/>
    <w:rsid w:val="00015E22"/>
    <w:rsid w:val="00016181"/>
    <w:rsid w:val="00022E4A"/>
    <w:rsid w:val="00031214"/>
    <w:rsid w:val="00035465"/>
    <w:rsid w:val="000435A1"/>
    <w:rsid w:val="00045ACD"/>
    <w:rsid w:val="000821AE"/>
    <w:rsid w:val="0008567C"/>
    <w:rsid w:val="00095AB1"/>
    <w:rsid w:val="00096F12"/>
    <w:rsid w:val="000A6394"/>
    <w:rsid w:val="000B7FED"/>
    <w:rsid w:val="000C038A"/>
    <w:rsid w:val="000C35C3"/>
    <w:rsid w:val="000C37E1"/>
    <w:rsid w:val="000C6598"/>
    <w:rsid w:val="000D44B3"/>
    <w:rsid w:val="000E55E2"/>
    <w:rsid w:val="001015E5"/>
    <w:rsid w:val="00127600"/>
    <w:rsid w:val="001379F8"/>
    <w:rsid w:val="00141601"/>
    <w:rsid w:val="00145D43"/>
    <w:rsid w:val="00146E7B"/>
    <w:rsid w:val="001862BB"/>
    <w:rsid w:val="00192C46"/>
    <w:rsid w:val="00193984"/>
    <w:rsid w:val="00195842"/>
    <w:rsid w:val="001970D8"/>
    <w:rsid w:val="001A08B3"/>
    <w:rsid w:val="001A2CA0"/>
    <w:rsid w:val="001A7B60"/>
    <w:rsid w:val="001B5142"/>
    <w:rsid w:val="001B52F0"/>
    <w:rsid w:val="001B7A65"/>
    <w:rsid w:val="001D0635"/>
    <w:rsid w:val="001D5D79"/>
    <w:rsid w:val="001E41F3"/>
    <w:rsid w:val="001E6EA5"/>
    <w:rsid w:val="001F049F"/>
    <w:rsid w:val="00205926"/>
    <w:rsid w:val="0021055C"/>
    <w:rsid w:val="0022256D"/>
    <w:rsid w:val="002243E9"/>
    <w:rsid w:val="0024066B"/>
    <w:rsid w:val="00260025"/>
    <w:rsid w:val="0026004D"/>
    <w:rsid w:val="00263BAC"/>
    <w:rsid w:val="00263D74"/>
    <w:rsid w:val="002640DD"/>
    <w:rsid w:val="00264B3C"/>
    <w:rsid w:val="00272C6E"/>
    <w:rsid w:val="00274E23"/>
    <w:rsid w:val="00275D12"/>
    <w:rsid w:val="00277D35"/>
    <w:rsid w:val="00283D90"/>
    <w:rsid w:val="00284FEB"/>
    <w:rsid w:val="002860C4"/>
    <w:rsid w:val="0029716F"/>
    <w:rsid w:val="002B5741"/>
    <w:rsid w:val="002C0F7B"/>
    <w:rsid w:val="002D472E"/>
    <w:rsid w:val="002D4B16"/>
    <w:rsid w:val="002D5EDF"/>
    <w:rsid w:val="002E1B76"/>
    <w:rsid w:val="002E472E"/>
    <w:rsid w:val="002F30BC"/>
    <w:rsid w:val="00305409"/>
    <w:rsid w:val="00320BFC"/>
    <w:rsid w:val="0033331B"/>
    <w:rsid w:val="00344E04"/>
    <w:rsid w:val="003609EF"/>
    <w:rsid w:val="0036231A"/>
    <w:rsid w:val="00371C4B"/>
    <w:rsid w:val="00374DD4"/>
    <w:rsid w:val="00381B21"/>
    <w:rsid w:val="0038495E"/>
    <w:rsid w:val="003A296A"/>
    <w:rsid w:val="003B2D73"/>
    <w:rsid w:val="003D4F96"/>
    <w:rsid w:val="003E1A36"/>
    <w:rsid w:val="003E54CB"/>
    <w:rsid w:val="003E5FBF"/>
    <w:rsid w:val="003F5CB1"/>
    <w:rsid w:val="00407609"/>
    <w:rsid w:val="00410371"/>
    <w:rsid w:val="0041425D"/>
    <w:rsid w:val="00416C6E"/>
    <w:rsid w:val="00417ABE"/>
    <w:rsid w:val="00422075"/>
    <w:rsid w:val="004242F1"/>
    <w:rsid w:val="0042604C"/>
    <w:rsid w:val="00431860"/>
    <w:rsid w:val="00435B73"/>
    <w:rsid w:val="00443F9A"/>
    <w:rsid w:val="00444026"/>
    <w:rsid w:val="00454E75"/>
    <w:rsid w:val="00460D42"/>
    <w:rsid w:val="00481437"/>
    <w:rsid w:val="00484090"/>
    <w:rsid w:val="00485AC2"/>
    <w:rsid w:val="004972C7"/>
    <w:rsid w:val="004A331C"/>
    <w:rsid w:val="004A4BD7"/>
    <w:rsid w:val="004B75B7"/>
    <w:rsid w:val="004D1698"/>
    <w:rsid w:val="004D6B56"/>
    <w:rsid w:val="004D7FE0"/>
    <w:rsid w:val="004E1941"/>
    <w:rsid w:val="004E5A68"/>
    <w:rsid w:val="004F55AB"/>
    <w:rsid w:val="00501017"/>
    <w:rsid w:val="0050429C"/>
    <w:rsid w:val="00506556"/>
    <w:rsid w:val="00515340"/>
    <w:rsid w:val="0051580D"/>
    <w:rsid w:val="00515C8A"/>
    <w:rsid w:val="00516B76"/>
    <w:rsid w:val="00536610"/>
    <w:rsid w:val="00537783"/>
    <w:rsid w:val="00547111"/>
    <w:rsid w:val="00557D34"/>
    <w:rsid w:val="005617CE"/>
    <w:rsid w:val="00561D02"/>
    <w:rsid w:val="00562E3F"/>
    <w:rsid w:val="005756D5"/>
    <w:rsid w:val="00582D0E"/>
    <w:rsid w:val="00582F32"/>
    <w:rsid w:val="005918A7"/>
    <w:rsid w:val="00592923"/>
    <w:rsid w:val="00592D74"/>
    <w:rsid w:val="00594FB8"/>
    <w:rsid w:val="005C2BBF"/>
    <w:rsid w:val="005D170B"/>
    <w:rsid w:val="005D6C69"/>
    <w:rsid w:val="005E2C44"/>
    <w:rsid w:val="005E4841"/>
    <w:rsid w:val="005E5CB0"/>
    <w:rsid w:val="00600531"/>
    <w:rsid w:val="00600CF4"/>
    <w:rsid w:val="00621188"/>
    <w:rsid w:val="006244B6"/>
    <w:rsid w:val="006257ED"/>
    <w:rsid w:val="006374A8"/>
    <w:rsid w:val="006501EE"/>
    <w:rsid w:val="00665C47"/>
    <w:rsid w:val="00685283"/>
    <w:rsid w:val="00690862"/>
    <w:rsid w:val="00695808"/>
    <w:rsid w:val="006A1678"/>
    <w:rsid w:val="006A2FAE"/>
    <w:rsid w:val="006A5FE6"/>
    <w:rsid w:val="006B3BA4"/>
    <w:rsid w:val="006B46FB"/>
    <w:rsid w:val="006C6159"/>
    <w:rsid w:val="006E084C"/>
    <w:rsid w:val="006E1B30"/>
    <w:rsid w:val="006E21FB"/>
    <w:rsid w:val="006F1B4A"/>
    <w:rsid w:val="00705C4B"/>
    <w:rsid w:val="007127CE"/>
    <w:rsid w:val="00714C20"/>
    <w:rsid w:val="0071662F"/>
    <w:rsid w:val="007176FF"/>
    <w:rsid w:val="007222F9"/>
    <w:rsid w:val="00722C9A"/>
    <w:rsid w:val="007349EE"/>
    <w:rsid w:val="0073537C"/>
    <w:rsid w:val="00735901"/>
    <w:rsid w:val="00737C1A"/>
    <w:rsid w:val="007415FF"/>
    <w:rsid w:val="00753F7C"/>
    <w:rsid w:val="0076092F"/>
    <w:rsid w:val="00764869"/>
    <w:rsid w:val="00777140"/>
    <w:rsid w:val="00784714"/>
    <w:rsid w:val="00786F8F"/>
    <w:rsid w:val="00792342"/>
    <w:rsid w:val="0079679E"/>
    <w:rsid w:val="007977A8"/>
    <w:rsid w:val="007B512A"/>
    <w:rsid w:val="007C2097"/>
    <w:rsid w:val="007D6A07"/>
    <w:rsid w:val="007E1205"/>
    <w:rsid w:val="007E2FD2"/>
    <w:rsid w:val="007E689B"/>
    <w:rsid w:val="007F7259"/>
    <w:rsid w:val="008040A8"/>
    <w:rsid w:val="0081068B"/>
    <w:rsid w:val="00811045"/>
    <w:rsid w:val="00813C3D"/>
    <w:rsid w:val="008159C5"/>
    <w:rsid w:val="008279FA"/>
    <w:rsid w:val="008304D9"/>
    <w:rsid w:val="0083517D"/>
    <w:rsid w:val="0084069E"/>
    <w:rsid w:val="0084082D"/>
    <w:rsid w:val="00840A35"/>
    <w:rsid w:val="008451B1"/>
    <w:rsid w:val="008626E7"/>
    <w:rsid w:val="00865F3D"/>
    <w:rsid w:val="00870EE7"/>
    <w:rsid w:val="0087519D"/>
    <w:rsid w:val="00875FB1"/>
    <w:rsid w:val="0088383C"/>
    <w:rsid w:val="00883B36"/>
    <w:rsid w:val="008863B9"/>
    <w:rsid w:val="008A1932"/>
    <w:rsid w:val="008A45A6"/>
    <w:rsid w:val="008A7067"/>
    <w:rsid w:val="008C5BBD"/>
    <w:rsid w:val="008C614A"/>
    <w:rsid w:val="008D11A1"/>
    <w:rsid w:val="008E6317"/>
    <w:rsid w:val="008E7A03"/>
    <w:rsid w:val="008F1FED"/>
    <w:rsid w:val="008F3789"/>
    <w:rsid w:val="008F686C"/>
    <w:rsid w:val="009041C1"/>
    <w:rsid w:val="009148DE"/>
    <w:rsid w:val="00941E30"/>
    <w:rsid w:val="009777D9"/>
    <w:rsid w:val="009805BB"/>
    <w:rsid w:val="00991B88"/>
    <w:rsid w:val="009A091B"/>
    <w:rsid w:val="009A4E95"/>
    <w:rsid w:val="009A5753"/>
    <w:rsid w:val="009A579D"/>
    <w:rsid w:val="009A6BC0"/>
    <w:rsid w:val="009A73B1"/>
    <w:rsid w:val="009B767F"/>
    <w:rsid w:val="009C1200"/>
    <w:rsid w:val="009C6BBD"/>
    <w:rsid w:val="009C7BDF"/>
    <w:rsid w:val="009E3297"/>
    <w:rsid w:val="009E41F1"/>
    <w:rsid w:val="009E4B38"/>
    <w:rsid w:val="009F1B2F"/>
    <w:rsid w:val="009F734F"/>
    <w:rsid w:val="00A246B6"/>
    <w:rsid w:val="00A37422"/>
    <w:rsid w:val="00A3758A"/>
    <w:rsid w:val="00A40D7D"/>
    <w:rsid w:val="00A47E70"/>
    <w:rsid w:val="00A50CF0"/>
    <w:rsid w:val="00A72E0C"/>
    <w:rsid w:val="00A7671C"/>
    <w:rsid w:val="00A8204C"/>
    <w:rsid w:val="00A8335C"/>
    <w:rsid w:val="00A84FA4"/>
    <w:rsid w:val="00A9620C"/>
    <w:rsid w:val="00AA2CBC"/>
    <w:rsid w:val="00AB0DCF"/>
    <w:rsid w:val="00AB3567"/>
    <w:rsid w:val="00AB7065"/>
    <w:rsid w:val="00AC2EB0"/>
    <w:rsid w:val="00AC45E0"/>
    <w:rsid w:val="00AC5820"/>
    <w:rsid w:val="00AC69BD"/>
    <w:rsid w:val="00AD04EF"/>
    <w:rsid w:val="00AD1CD8"/>
    <w:rsid w:val="00AE1295"/>
    <w:rsid w:val="00AF024A"/>
    <w:rsid w:val="00AF058E"/>
    <w:rsid w:val="00B00C9D"/>
    <w:rsid w:val="00B00CD8"/>
    <w:rsid w:val="00B1199C"/>
    <w:rsid w:val="00B258BB"/>
    <w:rsid w:val="00B45558"/>
    <w:rsid w:val="00B45A5B"/>
    <w:rsid w:val="00B4667F"/>
    <w:rsid w:val="00B56466"/>
    <w:rsid w:val="00B66D19"/>
    <w:rsid w:val="00B67B97"/>
    <w:rsid w:val="00B934EE"/>
    <w:rsid w:val="00B94D2C"/>
    <w:rsid w:val="00B968C8"/>
    <w:rsid w:val="00BA1175"/>
    <w:rsid w:val="00BA3EC5"/>
    <w:rsid w:val="00BA449E"/>
    <w:rsid w:val="00BA51D9"/>
    <w:rsid w:val="00BA7FF9"/>
    <w:rsid w:val="00BB178A"/>
    <w:rsid w:val="00BB5DFC"/>
    <w:rsid w:val="00BC08C7"/>
    <w:rsid w:val="00BD279D"/>
    <w:rsid w:val="00BD448F"/>
    <w:rsid w:val="00BD6BB8"/>
    <w:rsid w:val="00BF2100"/>
    <w:rsid w:val="00BF2D6A"/>
    <w:rsid w:val="00C03CE2"/>
    <w:rsid w:val="00C04E7D"/>
    <w:rsid w:val="00C246BB"/>
    <w:rsid w:val="00C34B10"/>
    <w:rsid w:val="00C35A0E"/>
    <w:rsid w:val="00C40876"/>
    <w:rsid w:val="00C41EBE"/>
    <w:rsid w:val="00C424E9"/>
    <w:rsid w:val="00C502DE"/>
    <w:rsid w:val="00C63EE8"/>
    <w:rsid w:val="00C65922"/>
    <w:rsid w:val="00C66BA2"/>
    <w:rsid w:val="00C67A93"/>
    <w:rsid w:val="00C708E8"/>
    <w:rsid w:val="00C72D93"/>
    <w:rsid w:val="00C76841"/>
    <w:rsid w:val="00C77263"/>
    <w:rsid w:val="00C82649"/>
    <w:rsid w:val="00C916AF"/>
    <w:rsid w:val="00C95985"/>
    <w:rsid w:val="00CB12CD"/>
    <w:rsid w:val="00CB13D9"/>
    <w:rsid w:val="00CB5476"/>
    <w:rsid w:val="00CB57D9"/>
    <w:rsid w:val="00CC07A0"/>
    <w:rsid w:val="00CC5026"/>
    <w:rsid w:val="00CC68D0"/>
    <w:rsid w:val="00CC7CD3"/>
    <w:rsid w:val="00CD5C16"/>
    <w:rsid w:val="00CF15EC"/>
    <w:rsid w:val="00CF51EC"/>
    <w:rsid w:val="00CF5502"/>
    <w:rsid w:val="00D00AF5"/>
    <w:rsid w:val="00D03F9A"/>
    <w:rsid w:val="00D05B33"/>
    <w:rsid w:val="00D06D51"/>
    <w:rsid w:val="00D114C0"/>
    <w:rsid w:val="00D1795E"/>
    <w:rsid w:val="00D24991"/>
    <w:rsid w:val="00D315E7"/>
    <w:rsid w:val="00D3759E"/>
    <w:rsid w:val="00D417B7"/>
    <w:rsid w:val="00D4511D"/>
    <w:rsid w:val="00D45E69"/>
    <w:rsid w:val="00D50255"/>
    <w:rsid w:val="00D62FE7"/>
    <w:rsid w:val="00D66520"/>
    <w:rsid w:val="00D71415"/>
    <w:rsid w:val="00D72558"/>
    <w:rsid w:val="00D743B1"/>
    <w:rsid w:val="00D80C75"/>
    <w:rsid w:val="00D97EB4"/>
    <w:rsid w:val="00DB1A97"/>
    <w:rsid w:val="00DB2713"/>
    <w:rsid w:val="00DC2ABF"/>
    <w:rsid w:val="00DD62E3"/>
    <w:rsid w:val="00DE0DE9"/>
    <w:rsid w:val="00DE164E"/>
    <w:rsid w:val="00DE34CF"/>
    <w:rsid w:val="00DE7F62"/>
    <w:rsid w:val="00DF064B"/>
    <w:rsid w:val="00DF25FC"/>
    <w:rsid w:val="00E02320"/>
    <w:rsid w:val="00E03BE3"/>
    <w:rsid w:val="00E1154C"/>
    <w:rsid w:val="00E13F3D"/>
    <w:rsid w:val="00E20826"/>
    <w:rsid w:val="00E20FE7"/>
    <w:rsid w:val="00E22872"/>
    <w:rsid w:val="00E239E5"/>
    <w:rsid w:val="00E301F8"/>
    <w:rsid w:val="00E34898"/>
    <w:rsid w:val="00E41ACC"/>
    <w:rsid w:val="00E502C8"/>
    <w:rsid w:val="00E60A6B"/>
    <w:rsid w:val="00E611A3"/>
    <w:rsid w:val="00E803D4"/>
    <w:rsid w:val="00EA6EDA"/>
    <w:rsid w:val="00EB09B7"/>
    <w:rsid w:val="00EB31E2"/>
    <w:rsid w:val="00EC0C15"/>
    <w:rsid w:val="00ED4D18"/>
    <w:rsid w:val="00ED7075"/>
    <w:rsid w:val="00EE1BA1"/>
    <w:rsid w:val="00EE7D7C"/>
    <w:rsid w:val="00EF778E"/>
    <w:rsid w:val="00F014AE"/>
    <w:rsid w:val="00F2392C"/>
    <w:rsid w:val="00F250BF"/>
    <w:rsid w:val="00F25D98"/>
    <w:rsid w:val="00F300FB"/>
    <w:rsid w:val="00F309D4"/>
    <w:rsid w:val="00F34E99"/>
    <w:rsid w:val="00F37362"/>
    <w:rsid w:val="00F40124"/>
    <w:rsid w:val="00F464E7"/>
    <w:rsid w:val="00F60013"/>
    <w:rsid w:val="00F60E36"/>
    <w:rsid w:val="00F94598"/>
    <w:rsid w:val="00F9706A"/>
    <w:rsid w:val="00FA27AA"/>
    <w:rsid w:val="00FA67DE"/>
    <w:rsid w:val="00FB5EF2"/>
    <w:rsid w:val="00FB6386"/>
    <w:rsid w:val="00FE0D03"/>
    <w:rsid w:val="00FE3B68"/>
    <w:rsid w:val="00FE4446"/>
    <w:rsid w:val="00FF0920"/>
    <w:rsid w:val="00FF55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16AA88D-2717-4A76-8AA7-D4B9435A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4D6B56"/>
    <w:pPr>
      <w:spacing w:before="100" w:beforeAutospacing="1" w:after="100" w:afterAutospacing="1"/>
    </w:pPr>
    <w:rPr>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35B73"/>
    <w:rPr>
      <w:rFonts w:ascii="Arial" w:hAnsi="Arial"/>
      <w:sz w:val="24"/>
      <w:lang w:val="en-GB" w:eastAsia="en-US"/>
    </w:rPr>
  </w:style>
  <w:style w:type="character" w:customStyle="1" w:styleId="TALCar">
    <w:name w:val="TAL Car"/>
    <w:link w:val="TAL"/>
    <w:qFormat/>
    <w:rsid w:val="002D4B16"/>
    <w:rPr>
      <w:rFonts w:ascii="Arial" w:hAnsi="Arial"/>
      <w:sz w:val="18"/>
      <w:lang w:val="en-GB" w:eastAsia="en-US"/>
    </w:rPr>
  </w:style>
  <w:style w:type="character" w:customStyle="1" w:styleId="TACChar">
    <w:name w:val="TAC Char"/>
    <w:link w:val="TAC"/>
    <w:qFormat/>
    <w:rsid w:val="002D4B16"/>
    <w:rPr>
      <w:rFonts w:ascii="Arial" w:hAnsi="Arial"/>
      <w:sz w:val="18"/>
      <w:lang w:val="en-GB" w:eastAsia="en-US"/>
    </w:rPr>
  </w:style>
  <w:style w:type="character" w:customStyle="1" w:styleId="TAHCar">
    <w:name w:val="TAH Car"/>
    <w:link w:val="TAH"/>
    <w:qFormat/>
    <w:rsid w:val="002D4B16"/>
    <w:rPr>
      <w:rFonts w:ascii="Arial" w:hAnsi="Arial"/>
      <w:b/>
      <w:sz w:val="18"/>
      <w:lang w:val="en-GB" w:eastAsia="en-US"/>
    </w:rPr>
  </w:style>
  <w:style w:type="character" w:customStyle="1" w:styleId="THChar">
    <w:name w:val="TH Char"/>
    <w:link w:val="TH"/>
    <w:qFormat/>
    <w:rsid w:val="002D4B16"/>
    <w:rPr>
      <w:rFonts w:ascii="Arial" w:hAnsi="Arial"/>
      <w:b/>
      <w:lang w:val="en-GB" w:eastAsia="en-US"/>
    </w:rPr>
  </w:style>
  <w:style w:type="character" w:customStyle="1" w:styleId="TANChar">
    <w:name w:val="TAN Char"/>
    <w:link w:val="TAN"/>
    <w:qFormat/>
    <w:rsid w:val="002D4B16"/>
    <w:rPr>
      <w:rFonts w:ascii="Arial" w:hAnsi="Arial"/>
      <w:sz w:val="18"/>
      <w:lang w:val="en-GB" w:eastAsia="en-US"/>
    </w:rPr>
  </w:style>
  <w:style w:type="character" w:customStyle="1" w:styleId="NOChar">
    <w:name w:val="NO Char"/>
    <w:link w:val="NO"/>
    <w:qFormat/>
    <w:rsid w:val="00BA7FF9"/>
    <w:rPr>
      <w:rFonts w:ascii="Times New Roman" w:hAnsi="Times New Roman"/>
      <w:lang w:val="en-GB" w:eastAsia="en-US"/>
    </w:rPr>
  </w:style>
  <w:style w:type="character" w:customStyle="1" w:styleId="B1Char">
    <w:name w:val="B1 Char"/>
    <w:link w:val="B1"/>
    <w:qFormat/>
    <w:rsid w:val="00BA7FF9"/>
    <w:rPr>
      <w:rFonts w:ascii="Times New Roman" w:hAnsi="Times New Roman"/>
      <w:lang w:val="en-GB" w:eastAsia="en-US"/>
    </w:rPr>
  </w:style>
  <w:style w:type="character" w:customStyle="1" w:styleId="B2Char">
    <w:name w:val="B2 Char"/>
    <w:link w:val="B2"/>
    <w:qFormat/>
    <w:locked/>
    <w:rsid w:val="00BA1175"/>
    <w:rPr>
      <w:rFonts w:ascii="Times New Roman" w:hAnsi="Times New Roman"/>
      <w:lang w:val="en-GB" w:eastAsia="en-US"/>
    </w:rPr>
  </w:style>
  <w:style w:type="table" w:styleId="TableGrid">
    <w:name w:val="Table Grid"/>
    <w:basedOn w:val="TableNormal"/>
    <w:rsid w:val="00B94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C7BDF"/>
    <w:rPr>
      <w:rFonts w:ascii="Arial" w:hAnsi="Arial"/>
      <w:lang w:val="en-GB" w:eastAsia="en-US"/>
    </w:rPr>
  </w:style>
  <w:style w:type="paragraph" w:styleId="ListParagraph">
    <w:name w:val="List Paragraph"/>
    <w:basedOn w:val="Normal"/>
    <w:uiPriority w:val="34"/>
    <w:qFormat/>
    <w:rsid w:val="00DC2ABF"/>
    <w:pPr>
      <w:ind w:left="720"/>
      <w:contextualSpacing/>
    </w:pPr>
  </w:style>
  <w:style w:type="character" w:styleId="Mention">
    <w:name w:val="Mention"/>
    <w:basedOn w:val="DefaultParagraphFont"/>
    <w:uiPriority w:val="99"/>
    <w:unhideWhenUsed/>
    <w:rsid w:val="005617CE"/>
    <w:rPr>
      <w:color w:val="2B579A"/>
      <w:shd w:val="clear" w:color="auto" w:fill="E1DFDD"/>
    </w:rPr>
  </w:style>
  <w:style w:type="paragraph" w:styleId="Revision">
    <w:name w:val="Revision"/>
    <w:hidden/>
    <w:uiPriority w:val="99"/>
    <w:semiHidden/>
    <w:rsid w:val="00BB178A"/>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611A3"/>
    <w:rPr>
      <w:rFonts w:ascii="Arial" w:hAnsi="Arial"/>
      <w:sz w:val="22"/>
      <w:lang w:val="en-GB" w:eastAsia="en-US"/>
    </w:rPr>
  </w:style>
  <w:style w:type="character" w:customStyle="1" w:styleId="CommentTextChar">
    <w:name w:val="Comment Text Char"/>
    <w:basedOn w:val="DefaultParagraphFont"/>
    <w:link w:val="CommentText"/>
    <w:uiPriority w:val="99"/>
    <w:semiHidden/>
    <w:qFormat/>
    <w:rsid w:val="00454E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643622">
      <w:bodyDiv w:val="1"/>
      <w:marLeft w:val="0"/>
      <w:marRight w:val="0"/>
      <w:marTop w:val="0"/>
      <w:marBottom w:val="0"/>
      <w:divBdr>
        <w:top w:val="none" w:sz="0" w:space="0" w:color="auto"/>
        <w:left w:val="none" w:sz="0" w:space="0" w:color="auto"/>
        <w:bottom w:val="none" w:sz="0" w:space="0" w:color="auto"/>
        <w:right w:val="none" w:sz="0" w:space="0" w:color="auto"/>
      </w:divBdr>
    </w:div>
    <w:div w:id="323974419">
      <w:bodyDiv w:val="1"/>
      <w:marLeft w:val="0"/>
      <w:marRight w:val="0"/>
      <w:marTop w:val="0"/>
      <w:marBottom w:val="0"/>
      <w:divBdr>
        <w:top w:val="none" w:sz="0" w:space="0" w:color="auto"/>
        <w:left w:val="none" w:sz="0" w:space="0" w:color="auto"/>
        <w:bottom w:val="none" w:sz="0" w:space="0" w:color="auto"/>
        <w:right w:val="none" w:sz="0" w:space="0" w:color="auto"/>
      </w:divBdr>
    </w:div>
    <w:div w:id="353462580">
      <w:bodyDiv w:val="1"/>
      <w:marLeft w:val="0"/>
      <w:marRight w:val="0"/>
      <w:marTop w:val="0"/>
      <w:marBottom w:val="0"/>
      <w:divBdr>
        <w:top w:val="none" w:sz="0" w:space="0" w:color="auto"/>
        <w:left w:val="none" w:sz="0" w:space="0" w:color="auto"/>
        <w:bottom w:val="none" w:sz="0" w:space="0" w:color="auto"/>
        <w:right w:val="none" w:sz="0" w:space="0" w:color="auto"/>
      </w:divBdr>
    </w:div>
    <w:div w:id="480344924">
      <w:bodyDiv w:val="1"/>
      <w:marLeft w:val="0"/>
      <w:marRight w:val="0"/>
      <w:marTop w:val="0"/>
      <w:marBottom w:val="0"/>
      <w:divBdr>
        <w:top w:val="none" w:sz="0" w:space="0" w:color="auto"/>
        <w:left w:val="none" w:sz="0" w:space="0" w:color="auto"/>
        <w:bottom w:val="none" w:sz="0" w:space="0" w:color="auto"/>
        <w:right w:val="none" w:sz="0" w:space="0" w:color="auto"/>
      </w:divBdr>
    </w:div>
    <w:div w:id="708072248">
      <w:bodyDiv w:val="1"/>
      <w:marLeft w:val="0"/>
      <w:marRight w:val="0"/>
      <w:marTop w:val="0"/>
      <w:marBottom w:val="0"/>
      <w:divBdr>
        <w:top w:val="none" w:sz="0" w:space="0" w:color="auto"/>
        <w:left w:val="none" w:sz="0" w:space="0" w:color="auto"/>
        <w:bottom w:val="none" w:sz="0" w:space="0" w:color="auto"/>
        <w:right w:val="none" w:sz="0" w:space="0" w:color="auto"/>
      </w:divBdr>
    </w:div>
    <w:div w:id="1873877859">
      <w:bodyDiv w:val="1"/>
      <w:marLeft w:val="0"/>
      <w:marRight w:val="0"/>
      <w:marTop w:val="0"/>
      <w:marBottom w:val="0"/>
      <w:divBdr>
        <w:top w:val="none" w:sz="0" w:space="0" w:color="auto"/>
        <w:left w:val="none" w:sz="0" w:space="0" w:color="auto"/>
        <w:bottom w:val="none" w:sz="0" w:space="0" w:color="auto"/>
        <w:right w:val="none" w:sz="0" w:space="0" w:color="auto"/>
      </w:divBdr>
    </w:div>
    <w:div w:id="2059086665">
      <w:bodyDiv w:val="1"/>
      <w:marLeft w:val="0"/>
      <w:marRight w:val="0"/>
      <w:marTop w:val="0"/>
      <w:marBottom w:val="0"/>
      <w:divBdr>
        <w:top w:val="none" w:sz="0" w:space="0" w:color="auto"/>
        <w:left w:val="none" w:sz="0" w:space="0" w:color="auto"/>
        <w:bottom w:val="none" w:sz="0" w:space="0" w:color="auto"/>
        <w:right w:val="none" w:sz="0" w:space="0" w:color="auto"/>
      </w:divBdr>
    </w:div>
    <w:div w:id="214619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7D90FB-A369-4369-AEB7-682879A677F7}">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C855E12A-BFEB-489B-91CB-1B636063C492}">
  <ds:schemaRefs>
    <ds:schemaRef ds:uri="http://schemas.microsoft.com/sharepoint/v3/contenttype/forms"/>
  </ds:schemaRefs>
</ds:datastoreItem>
</file>

<file path=customXml/itemProps4.xml><?xml version="1.0" encoding="utf-8"?>
<ds:datastoreItem xmlns:ds="http://schemas.openxmlformats.org/officeDocument/2006/customXml" ds:itemID="{265B244C-CD99-4DEA-93B1-2E5E480106CF}">
  <ds:schemaRefs>
    <ds:schemaRef ds:uri="Microsoft.SharePoint.Taxonomy.ContentTypeSync"/>
  </ds:schemaRefs>
</ds:datastoreItem>
</file>

<file path=customXml/itemProps5.xml><?xml version="1.0" encoding="utf-8"?>
<ds:datastoreItem xmlns:ds="http://schemas.openxmlformats.org/officeDocument/2006/customXml" ds:itemID="{6FE68B41-7621-4D30-AC1E-C4CAC7B72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3114</Words>
  <Characters>17756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20829</CharactersWithSpaces>
  <SharedDoc>false</SharedDoc>
  <HLinks>
    <vt:vector size="24"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ariant>
        <vt:i4>3735629</vt:i4>
      </vt:variant>
      <vt:variant>
        <vt:i4>0</vt:i4>
      </vt:variant>
      <vt:variant>
        <vt:i4>0</vt:i4>
      </vt:variant>
      <vt:variant>
        <vt:i4>5</vt:i4>
      </vt:variant>
      <vt:variant>
        <vt:lpwstr>mailto:sanjay.goyal@nokia.com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1900-01-01T08:00:00Z</cp:lastPrinted>
  <dcterms:created xsi:type="dcterms:W3CDTF">2024-04-19T03:25:00Z</dcterms:created>
  <dcterms:modified xsi:type="dcterms:W3CDTF">2024-04-19T03:26:00Z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2024-04-19T03:00:34Z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537390ec-abb6-40eb-b334-39e125f5f9d1</vt:lpwstr>
  </property>
  <property fmtid="{D5CDD505-2E9C-101B-9397-08002B2CF9AE}" pid="27" name="MSIP_Label_83bcef13-7cac-433f-ba1d-47a323951816_ContentBits">
    <vt:lpwstr>0</vt:lpwstr>
  </property>
</Properties>
</file>